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880" w:rsidRDefault="00C95880" w:rsidP="00C95880">
      <w:pPr>
        <w:spacing w:after="0"/>
        <w:jc w:val="right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>27.12.2022</w:t>
      </w:r>
    </w:p>
    <w:p w:rsidR="003C3E9D" w:rsidRPr="003C3E9D" w:rsidRDefault="003C3E9D" w:rsidP="003C3E9D">
      <w:pPr>
        <w:spacing w:after="0"/>
        <w:jc w:val="both"/>
        <w:rPr>
          <w:rFonts w:ascii="Century Gothic" w:hAnsi="Century Gothic"/>
          <w:b/>
          <w:bCs/>
          <w:spacing w:val="-24"/>
          <w:w w:val="95"/>
          <w:sz w:val="24"/>
          <w:szCs w:val="24"/>
        </w:rPr>
      </w:pPr>
      <w:r w:rsidRPr="003C3E9D">
        <w:rPr>
          <w:rFonts w:ascii="Century Gothic" w:hAnsi="Century Gothic"/>
          <w:b/>
          <w:bCs/>
          <w:sz w:val="24"/>
          <w:szCs w:val="24"/>
        </w:rPr>
        <w:t xml:space="preserve">CORRIGENDUM – </w:t>
      </w:r>
      <w:r w:rsidRPr="003C3E9D">
        <w:rPr>
          <w:rFonts w:ascii="Century Gothic" w:hAnsi="Century Gothic"/>
          <w:b/>
          <w:bCs/>
          <w:w w:val="90"/>
          <w:sz w:val="24"/>
          <w:szCs w:val="24"/>
        </w:rPr>
        <w:t>Supply, Installation and Maintenance of CCTV</w:t>
      </w:r>
      <w:r w:rsidRPr="003C3E9D">
        <w:rPr>
          <w:rFonts w:ascii="Century Gothic" w:hAnsi="Century Gothic"/>
          <w:b/>
          <w:bCs/>
          <w:spacing w:val="-22"/>
          <w:w w:val="90"/>
          <w:sz w:val="24"/>
          <w:szCs w:val="24"/>
        </w:rPr>
        <w:t xml:space="preserve"> </w:t>
      </w:r>
      <w:r w:rsidRPr="003C3E9D">
        <w:rPr>
          <w:rFonts w:ascii="Century Gothic" w:hAnsi="Century Gothic"/>
          <w:b/>
          <w:bCs/>
          <w:w w:val="90"/>
          <w:sz w:val="24"/>
          <w:szCs w:val="24"/>
        </w:rPr>
        <w:t>Surveillance</w:t>
      </w:r>
      <w:r w:rsidRPr="003C3E9D">
        <w:rPr>
          <w:rFonts w:ascii="Century Gothic" w:hAnsi="Century Gothic"/>
          <w:b/>
          <w:bCs/>
          <w:spacing w:val="-23"/>
          <w:w w:val="90"/>
          <w:sz w:val="24"/>
          <w:szCs w:val="24"/>
        </w:rPr>
        <w:t xml:space="preserve"> </w:t>
      </w:r>
      <w:r w:rsidRPr="003C3E9D">
        <w:rPr>
          <w:rFonts w:ascii="Century Gothic" w:hAnsi="Century Gothic"/>
          <w:b/>
          <w:bCs/>
          <w:w w:val="90"/>
          <w:sz w:val="24"/>
          <w:szCs w:val="24"/>
        </w:rPr>
        <w:t>System &amp;</w:t>
      </w:r>
      <w:r w:rsidRPr="003C3E9D">
        <w:rPr>
          <w:rFonts w:ascii="Century Gothic" w:hAnsi="Century Gothic"/>
          <w:b/>
          <w:bCs/>
          <w:spacing w:val="-30"/>
          <w:w w:val="90"/>
          <w:sz w:val="24"/>
          <w:szCs w:val="24"/>
        </w:rPr>
        <w:t xml:space="preserve"> </w:t>
      </w:r>
      <w:r w:rsidRPr="003C3E9D">
        <w:rPr>
          <w:rFonts w:ascii="Century Gothic" w:hAnsi="Century Gothic"/>
          <w:b/>
          <w:bCs/>
          <w:w w:val="90"/>
          <w:sz w:val="24"/>
          <w:szCs w:val="24"/>
        </w:rPr>
        <w:t>Integrated</w:t>
      </w:r>
      <w:r w:rsidRPr="003C3E9D">
        <w:rPr>
          <w:rFonts w:ascii="Century Gothic" w:hAnsi="Century Gothic"/>
          <w:b/>
          <w:bCs/>
          <w:spacing w:val="-30"/>
          <w:w w:val="90"/>
          <w:sz w:val="24"/>
          <w:szCs w:val="24"/>
        </w:rPr>
        <w:t xml:space="preserve"> </w:t>
      </w:r>
      <w:r w:rsidRPr="003C3E9D">
        <w:rPr>
          <w:rFonts w:ascii="Century Gothic" w:hAnsi="Century Gothic"/>
          <w:b/>
          <w:bCs/>
          <w:w w:val="90"/>
          <w:sz w:val="24"/>
          <w:szCs w:val="24"/>
        </w:rPr>
        <w:t>Fire</w:t>
      </w:r>
      <w:r w:rsidRPr="003C3E9D">
        <w:rPr>
          <w:rFonts w:ascii="Century Gothic" w:hAnsi="Century Gothic"/>
          <w:b/>
          <w:bCs/>
          <w:spacing w:val="-30"/>
          <w:w w:val="90"/>
          <w:sz w:val="24"/>
          <w:szCs w:val="24"/>
        </w:rPr>
        <w:t xml:space="preserve"> </w:t>
      </w:r>
      <w:r w:rsidRPr="003C3E9D">
        <w:rPr>
          <w:rFonts w:ascii="Century Gothic" w:hAnsi="Century Gothic"/>
          <w:b/>
          <w:bCs/>
          <w:w w:val="90"/>
          <w:sz w:val="24"/>
          <w:szCs w:val="24"/>
        </w:rPr>
        <w:t>cum</w:t>
      </w:r>
      <w:r w:rsidRPr="003C3E9D">
        <w:rPr>
          <w:rFonts w:ascii="Century Gothic" w:hAnsi="Century Gothic"/>
          <w:b/>
          <w:bCs/>
          <w:spacing w:val="-28"/>
          <w:w w:val="90"/>
          <w:sz w:val="24"/>
          <w:szCs w:val="24"/>
        </w:rPr>
        <w:t xml:space="preserve"> </w:t>
      </w:r>
      <w:r w:rsidRPr="003C3E9D">
        <w:rPr>
          <w:rFonts w:ascii="Century Gothic" w:hAnsi="Century Gothic"/>
          <w:b/>
          <w:bCs/>
          <w:w w:val="90"/>
          <w:sz w:val="24"/>
          <w:szCs w:val="24"/>
        </w:rPr>
        <w:t>Burglar</w:t>
      </w:r>
      <w:r w:rsidRPr="003C3E9D">
        <w:rPr>
          <w:rFonts w:ascii="Century Gothic" w:hAnsi="Century Gothic"/>
          <w:b/>
          <w:bCs/>
          <w:spacing w:val="-30"/>
          <w:w w:val="90"/>
          <w:sz w:val="24"/>
          <w:szCs w:val="24"/>
        </w:rPr>
        <w:t xml:space="preserve"> </w:t>
      </w:r>
      <w:r w:rsidRPr="003C3E9D">
        <w:rPr>
          <w:rFonts w:ascii="Century Gothic" w:hAnsi="Century Gothic"/>
          <w:b/>
          <w:bCs/>
          <w:w w:val="90"/>
          <w:sz w:val="24"/>
          <w:szCs w:val="24"/>
        </w:rPr>
        <w:t>Alarm</w:t>
      </w:r>
      <w:r w:rsidRPr="003C3E9D">
        <w:rPr>
          <w:rFonts w:ascii="Century Gothic" w:hAnsi="Century Gothic"/>
          <w:b/>
          <w:bCs/>
          <w:spacing w:val="-30"/>
          <w:w w:val="90"/>
          <w:sz w:val="24"/>
          <w:szCs w:val="24"/>
        </w:rPr>
        <w:t xml:space="preserve"> </w:t>
      </w:r>
      <w:r w:rsidRPr="003C3E9D">
        <w:rPr>
          <w:rFonts w:ascii="Century Gothic" w:hAnsi="Century Gothic"/>
          <w:b/>
          <w:bCs/>
          <w:w w:val="90"/>
          <w:sz w:val="24"/>
          <w:szCs w:val="24"/>
        </w:rPr>
        <w:t>Systems</w:t>
      </w:r>
      <w:r w:rsidRPr="003C3E9D">
        <w:rPr>
          <w:rFonts w:ascii="Century Gothic" w:hAnsi="Century Gothic"/>
          <w:b/>
          <w:bCs/>
          <w:spacing w:val="-29"/>
          <w:w w:val="90"/>
          <w:sz w:val="24"/>
          <w:szCs w:val="24"/>
        </w:rPr>
        <w:t xml:space="preserve"> </w:t>
      </w:r>
      <w:r w:rsidRPr="003C3E9D">
        <w:rPr>
          <w:rFonts w:ascii="Century Gothic" w:hAnsi="Century Gothic"/>
          <w:b/>
          <w:bCs/>
          <w:w w:val="95"/>
          <w:sz w:val="24"/>
          <w:szCs w:val="24"/>
        </w:rPr>
        <w:t>at</w:t>
      </w:r>
      <w:r w:rsidRPr="003C3E9D">
        <w:rPr>
          <w:rFonts w:ascii="Century Gothic" w:hAnsi="Century Gothic"/>
          <w:b/>
          <w:bCs/>
          <w:spacing w:val="-19"/>
          <w:w w:val="95"/>
          <w:sz w:val="24"/>
          <w:szCs w:val="24"/>
        </w:rPr>
        <w:t xml:space="preserve"> </w:t>
      </w:r>
      <w:r w:rsidRPr="003C3E9D">
        <w:rPr>
          <w:rFonts w:ascii="Century Gothic" w:hAnsi="Century Gothic"/>
          <w:b/>
          <w:bCs/>
          <w:w w:val="95"/>
          <w:sz w:val="24"/>
          <w:szCs w:val="24"/>
        </w:rPr>
        <w:t>the</w:t>
      </w:r>
      <w:r w:rsidRPr="003C3E9D">
        <w:rPr>
          <w:rFonts w:ascii="Century Gothic" w:hAnsi="Century Gothic"/>
          <w:b/>
          <w:bCs/>
          <w:spacing w:val="-22"/>
          <w:w w:val="95"/>
          <w:sz w:val="24"/>
          <w:szCs w:val="24"/>
        </w:rPr>
        <w:t xml:space="preserve"> </w:t>
      </w:r>
      <w:r w:rsidRPr="003C3E9D">
        <w:rPr>
          <w:rFonts w:ascii="Century Gothic" w:hAnsi="Century Gothic"/>
          <w:b/>
          <w:bCs/>
          <w:w w:val="95"/>
          <w:sz w:val="24"/>
          <w:szCs w:val="24"/>
        </w:rPr>
        <w:t>Bank</w:t>
      </w:r>
      <w:r w:rsidRPr="003C3E9D">
        <w:rPr>
          <w:rFonts w:ascii="Century Gothic" w:hAnsi="Century Gothic"/>
          <w:b/>
          <w:bCs/>
          <w:spacing w:val="-22"/>
          <w:w w:val="95"/>
          <w:sz w:val="24"/>
          <w:szCs w:val="24"/>
        </w:rPr>
        <w:t xml:space="preserve"> </w:t>
      </w:r>
      <w:r w:rsidRPr="003C3E9D">
        <w:rPr>
          <w:rFonts w:ascii="Century Gothic" w:hAnsi="Century Gothic"/>
          <w:b/>
          <w:bCs/>
          <w:w w:val="95"/>
          <w:sz w:val="24"/>
          <w:szCs w:val="24"/>
        </w:rPr>
        <w:t>Branches</w:t>
      </w:r>
      <w:r w:rsidRPr="003C3E9D">
        <w:rPr>
          <w:rFonts w:ascii="Century Gothic" w:hAnsi="Century Gothic"/>
          <w:b/>
          <w:bCs/>
          <w:spacing w:val="-22"/>
          <w:w w:val="95"/>
          <w:sz w:val="24"/>
          <w:szCs w:val="24"/>
        </w:rPr>
        <w:t xml:space="preserve"> </w:t>
      </w:r>
      <w:r w:rsidRPr="003C3E9D">
        <w:rPr>
          <w:rFonts w:ascii="Century Gothic" w:hAnsi="Century Gothic"/>
          <w:b/>
          <w:bCs/>
          <w:w w:val="95"/>
          <w:sz w:val="24"/>
          <w:szCs w:val="24"/>
        </w:rPr>
        <w:t>under</w:t>
      </w:r>
      <w:r w:rsidRPr="003C3E9D">
        <w:rPr>
          <w:rFonts w:ascii="Century Gothic" w:hAnsi="Century Gothic"/>
          <w:b/>
          <w:bCs/>
          <w:spacing w:val="-21"/>
          <w:w w:val="95"/>
          <w:sz w:val="24"/>
          <w:szCs w:val="24"/>
        </w:rPr>
        <w:t xml:space="preserve"> </w:t>
      </w:r>
      <w:r w:rsidRPr="003C3E9D">
        <w:rPr>
          <w:rFonts w:ascii="Century Gothic" w:hAnsi="Century Gothic"/>
          <w:b/>
          <w:bCs/>
          <w:w w:val="95"/>
          <w:sz w:val="24"/>
          <w:szCs w:val="24"/>
        </w:rPr>
        <w:t>Bhubaneswar</w:t>
      </w:r>
      <w:r w:rsidRPr="003C3E9D">
        <w:rPr>
          <w:rFonts w:ascii="Century Gothic" w:hAnsi="Century Gothic"/>
          <w:b/>
          <w:bCs/>
          <w:spacing w:val="-22"/>
          <w:w w:val="95"/>
          <w:sz w:val="24"/>
          <w:szCs w:val="24"/>
        </w:rPr>
        <w:t xml:space="preserve"> </w:t>
      </w:r>
      <w:r w:rsidRPr="003C3E9D">
        <w:rPr>
          <w:rFonts w:ascii="Century Gothic" w:hAnsi="Century Gothic"/>
          <w:b/>
          <w:bCs/>
          <w:w w:val="95"/>
          <w:sz w:val="24"/>
          <w:szCs w:val="24"/>
        </w:rPr>
        <w:t>Zone</w:t>
      </w:r>
      <w:r w:rsidRPr="003C3E9D">
        <w:rPr>
          <w:rFonts w:ascii="Century Gothic" w:hAnsi="Century Gothic"/>
          <w:b/>
          <w:bCs/>
          <w:spacing w:val="-24"/>
          <w:w w:val="95"/>
          <w:sz w:val="24"/>
          <w:szCs w:val="24"/>
        </w:rPr>
        <w:t xml:space="preserve"> </w:t>
      </w:r>
    </w:p>
    <w:p w:rsidR="003C3E9D" w:rsidRDefault="003C3E9D" w:rsidP="003C3E9D">
      <w:pPr>
        <w:spacing w:after="0"/>
        <w:jc w:val="both"/>
        <w:rPr>
          <w:rFonts w:ascii="Century Gothic" w:hAnsi="Century Gothic"/>
          <w:b/>
          <w:bCs/>
          <w:i/>
          <w:iCs/>
          <w:sz w:val="24"/>
          <w:szCs w:val="24"/>
        </w:rPr>
      </w:pPr>
    </w:p>
    <w:p w:rsidR="00CC4109" w:rsidRPr="003C3E9D" w:rsidRDefault="003C3E9D" w:rsidP="003C3E9D">
      <w:pPr>
        <w:spacing w:after="0"/>
        <w:jc w:val="both"/>
        <w:rPr>
          <w:rFonts w:ascii="Century Gothic" w:hAnsi="Century Gothic"/>
          <w:b/>
          <w:bCs/>
          <w:i/>
          <w:iCs/>
          <w:sz w:val="24"/>
          <w:szCs w:val="22"/>
          <w:u w:val="single"/>
        </w:rPr>
      </w:pPr>
      <w:r w:rsidRPr="003C3E9D">
        <w:rPr>
          <w:rFonts w:ascii="Century Gothic" w:hAnsi="Century Gothic"/>
          <w:b/>
          <w:bCs/>
          <w:i/>
          <w:iCs/>
          <w:sz w:val="24"/>
          <w:szCs w:val="24"/>
        </w:rPr>
        <w:t xml:space="preserve">RFP ref. no. UCO/ZO/BBSR/SEC/01/2022-23 Dated: 16.12.2022  </w:t>
      </w:r>
    </w:p>
    <w:p w:rsidR="00487460" w:rsidRPr="00CC4109" w:rsidRDefault="00487460" w:rsidP="003825EB">
      <w:pPr>
        <w:spacing w:after="0"/>
        <w:rPr>
          <w:rFonts w:ascii="Century Gothic" w:hAnsi="Century Gothic"/>
          <w:b/>
          <w:bCs/>
          <w:sz w:val="24"/>
          <w:szCs w:val="22"/>
          <w:u w:val="single"/>
        </w:rPr>
      </w:pPr>
    </w:p>
    <w:p w:rsidR="002B06B1" w:rsidRDefault="003C3E9D" w:rsidP="00A41817">
      <w:pPr>
        <w:spacing w:after="0" w:line="240" w:lineRule="auto"/>
        <w:jc w:val="both"/>
        <w:textAlignment w:val="baseline"/>
        <w:rPr>
          <w:rFonts w:ascii="Century Gothic" w:hAnsi="Century Gothic" w:cs="Times New Roman"/>
          <w:color w:val="000000"/>
          <w:sz w:val="24"/>
          <w:szCs w:val="24"/>
        </w:rPr>
      </w:pPr>
      <w:r>
        <w:rPr>
          <w:rFonts w:ascii="Century Gothic" w:hAnsi="Century Gothic" w:cs="Times New Roman"/>
          <w:color w:val="000000"/>
          <w:sz w:val="24"/>
          <w:szCs w:val="24"/>
        </w:rPr>
        <w:t>In accordance with the provisions contained in the subject RFP, a Pre- bid Meeting was held at UCO Bank Zonal Office Bhubaneswar, Conference Room at 1500hrs on 22</w:t>
      </w:r>
      <w:r w:rsidRPr="003C3E9D">
        <w:rPr>
          <w:rFonts w:ascii="Century Gothic" w:hAnsi="Century Gothic" w:cs="Times New Roman"/>
          <w:color w:val="000000"/>
          <w:sz w:val="24"/>
          <w:szCs w:val="24"/>
          <w:vertAlign w:val="superscript"/>
        </w:rPr>
        <w:t>nd</w:t>
      </w:r>
      <w:r>
        <w:rPr>
          <w:rFonts w:ascii="Century Gothic" w:hAnsi="Century Gothic" w:cs="Times New Roman"/>
          <w:color w:val="000000"/>
          <w:sz w:val="24"/>
          <w:szCs w:val="24"/>
        </w:rPr>
        <w:t xml:space="preserve"> of December 2022. Representatives of three vendors participated in the</w:t>
      </w:r>
      <w:r w:rsidR="00C02D6C">
        <w:rPr>
          <w:rFonts w:ascii="Century Gothic" w:hAnsi="Century Gothic" w:cs="Times New Roman"/>
          <w:color w:val="000000"/>
          <w:sz w:val="24"/>
          <w:szCs w:val="24"/>
        </w:rPr>
        <w:t xml:space="preserve"> Pre Bid Meeting and following points were discussed and deliberated upon:</w:t>
      </w:r>
    </w:p>
    <w:p w:rsidR="00C02D6C" w:rsidRDefault="00C02D6C" w:rsidP="00A41817">
      <w:pPr>
        <w:spacing w:after="0" w:line="240" w:lineRule="auto"/>
        <w:jc w:val="both"/>
        <w:textAlignment w:val="baseline"/>
        <w:rPr>
          <w:rFonts w:ascii="Century Gothic" w:hAnsi="Century Gothic" w:cs="Times New Roman"/>
          <w:color w:val="000000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46"/>
        <w:gridCol w:w="6125"/>
        <w:gridCol w:w="2834"/>
      </w:tblGrid>
      <w:tr w:rsidR="00C02D6C" w:rsidTr="00510DD4">
        <w:tc>
          <w:tcPr>
            <w:tcW w:w="646" w:type="dxa"/>
          </w:tcPr>
          <w:p w:rsidR="00C02D6C" w:rsidRDefault="00C02D6C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S.N.</w:t>
            </w:r>
          </w:p>
        </w:tc>
        <w:tc>
          <w:tcPr>
            <w:tcW w:w="6125" w:type="dxa"/>
          </w:tcPr>
          <w:p w:rsidR="00C02D6C" w:rsidRDefault="00C02D6C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Points discussed</w:t>
            </w:r>
          </w:p>
        </w:tc>
        <w:tc>
          <w:tcPr>
            <w:tcW w:w="2834" w:type="dxa"/>
          </w:tcPr>
          <w:p w:rsidR="00C02D6C" w:rsidRDefault="00C02D6C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Decision Taken</w:t>
            </w:r>
          </w:p>
        </w:tc>
      </w:tr>
      <w:tr w:rsidR="00C02D6C" w:rsidTr="00510DD4">
        <w:tc>
          <w:tcPr>
            <w:tcW w:w="646" w:type="dxa"/>
          </w:tcPr>
          <w:p w:rsidR="00C02D6C" w:rsidRDefault="00C02D6C" w:rsidP="00316713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125" w:type="dxa"/>
          </w:tcPr>
          <w:p w:rsidR="00C02D6C" w:rsidRDefault="00C02D6C" w:rsidP="00C02D6C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Page 57, point no. 10 quantity of cameras not mentioned</w:t>
            </w:r>
          </w:p>
        </w:tc>
        <w:tc>
          <w:tcPr>
            <w:tcW w:w="2834" w:type="dxa"/>
          </w:tcPr>
          <w:p w:rsidR="00C02D6C" w:rsidRDefault="00C02D6C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Agreed to mention quantity as 10</w:t>
            </w:r>
          </w:p>
        </w:tc>
      </w:tr>
      <w:tr w:rsidR="00C02D6C" w:rsidTr="00510DD4">
        <w:tc>
          <w:tcPr>
            <w:tcW w:w="646" w:type="dxa"/>
          </w:tcPr>
          <w:p w:rsidR="00C02D6C" w:rsidRDefault="00C02D6C" w:rsidP="00316713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125" w:type="dxa"/>
          </w:tcPr>
          <w:p w:rsidR="00C02D6C" w:rsidRDefault="00C02D6C" w:rsidP="00C02D6C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It was suggested by one of the vendors that option for 3+1 copper cable instead of RG-6 Video cable and separate power cable be given (Page 57, point no.20)</w:t>
            </w:r>
          </w:p>
        </w:tc>
        <w:tc>
          <w:tcPr>
            <w:tcW w:w="2834" w:type="dxa"/>
          </w:tcPr>
          <w:p w:rsidR="00C02D6C" w:rsidRDefault="00C02D6C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Not agreed</w:t>
            </w:r>
          </w:p>
        </w:tc>
      </w:tr>
      <w:tr w:rsidR="00C02D6C" w:rsidTr="00510DD4">
        <w:tc>
          <w:tcPr>
            <w:tcW w:w="646" w:type="dxa"/>
          </w:tcPr>
          <w:p w:rsidR="00C02D6C" w:rsidRDefault="00C02D6C" w:rsidP="00316713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125" w:type="dxa"/>
          </w:tcPr>
          <w:p w:rsidR="00C02D6C" w:rsidRDefault="00C02D6C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Point no. 21 page 57 to read “ PVC Conduit Pipe preferably Polycab/Finolex”</w:t>
            </w:r>
          </w:p>
        </w:tc>
        <w:tc>
          <w:tcPr>
            <w:tcW w:w="2834" w:type="dxa"/>
          </w:tcPr>
          <w:p w:rsidR="00C02D6C" w:rsidRDefault="00C02D6C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Agreed</w:t>
            </w:r>
          </w:p>
        </w:tc>
      </w:tr>
      <w:tr w:rsidR="00C02D6C" w:rsidTr="00510DD4">
        <w:tc>
          <w:tcPr>
            <w:tcW w:w="646" w:type="dxa"/>
          </w:tcPr>
          <w:p w:rsidR="00C02D6C" w:rsidRDefault="00C02D6C" w:rsidP="00316713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125" w:type="dxa"/>
          </w:tcPr>
          <w:p w:rsidR="00C02D6C" w:rsidRDefault="00C02D6C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Page 57, point no. 22 and 23 – quantities be mentioned as 5 metres each</w:t>
            </w:r>
          </w:p>
        </w:tc>
        <w:tc>
          <w:tcPr>
            <w:tcW w:w="2834" w:type="dxa"/>
          </w:tcPr>
          <w:p w:rsidR="00C02D6C" w:rsidRDefault="00C02D6C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Agreed</w:t>
            </w:r>
          </w:p>
        </w:tc>
      </w:tr>
      <w:tr w:rsidR="00C02D6C" w:rsidTr="00510DD4">
        <w:tc>
          <w:tcPr>
            <w:tcW w:w="646" w:type="dxa"/>
          </w:tcPr>
          <w:p w:rsidR="00C02D6C" w:rsidRDefault="00C02D6C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125" w:type="dxa"/>
          </w:tcPr>
          <w:p w:rsidR="00C02D6C" w:rsidRDefault="00510DD4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Page 57, point no. 24 to be deleted being repetition of point no.20</w:t>
            </w:r>
          </w:p>
        </w:tc>
        <w:tc>
          <w:tcPr>
            <w:tcW w:w="2834" w:type="dxa"/>
          </w:tcPr>
          <w:p w:rsidR="00C02D6C" w:rsidRDefault="00510DD4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Agreed</w:t>
            </w:r>
          </w:p>
        </w:tc>
      </w:tr>
      <w:tr w:rsidR="00C02D6C" w:rsidTr="00510DD4">
        <w:tc>
          <w:tcPr>
            <w:tcW w:w="646" w:type="dxa"/>
          </w:tcPr>
          <w:p w:rsidR="00C02D6C" w:rsidRDefault="00510DD4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125" w:type="dxa"/>
          </w:tcPr>
          <w:p w:rsidR="00C02D6C" w:rsidRDefault="00510DD4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Page 57, Point no.25- quantity of cable to be mentioned as 100 metres</w:t>
            </w:r>
          </w:p>
        </w:tc>
        <w:tc>
          <w:tcPr>
            <w:tcW w:w="2834" w:type="dxa"/>
          </w:tcPr>
          <w:p w:rsidR="00C02D6C" w:rsidRDefault="00510DD4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Agreed</w:t>
            </w:r>
          </w:p>
        </w:tc>
      </w:tr>
      <w:tr w:rsidR="00510DD4" w:rsidTr="00510DD4">
        <w:tc>
          <w:tcPr>
            <w:tcW w:w="646" w:type="dxa"/>
          </w:tcPr>
          <w:p w:rsidR="00510DD4" w:rsidRDefault="00510DD4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125" w:type="dxa"/>
          </w:tcPr>
          <w:p w:rsidR="00510DD4" w:rsidRDefault="00510DD4" w:rsidP="00510DD4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Page 57, Point no.27- Power supply to be mentioned as 12V, 5 Amp instead of 6 Amp</w:t>
            </w:r>
          </w:p>
        </w:tc>
        <w:tc>
          <w:tcPr>
            <w:tcW w:w="2834" w:type="dxa"/>
          </w:tcPr>
          <w:p w:rsidR="00510DD4" w:rsidRDefault="00510DD4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Agreed</w:t>
            </w:r>
          </w:p>
        </w:tc>
      </w:tr>
      <w:tr w:rsidR="00C95880" w:rsidTr="00510DD4">
        <w:tc>
          <w:tcPr>
            <w:tcW w:w="646" w:type="dxa"/>
          </w:tcPr>
          <w:p w:rsidR="00C95880" w:rsidRDefault="00C95880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125" w:type="dxa"/>
          </w:tcPr>
          <w:p w:rsidR="00C95880" w:rsidRDefault="00C95880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Additions were suggested for RFQ like:</w:t>
            </w:r>
          </w:p>
        </w:tc>
        <w:tc>
          <w:tcPr>
            <w:tcW w:w="2834" w:type="dxa"/>
          </w:tcPr>
          <w:p w:rsidR="00C95880" w:rsidRDefault="00C95880" w:rsidP="00316713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Agreed</w:t>
            </w:r>
          </w:p>
        </w:tc>
      </w:tr>
      <w:tr w:rsidR="00C95880" w:rsidTr="00510DD4">
        <w:tc>
          <w:tcPr>
            <w:tcW w:w="646" w:type="dxa"/>
          </w:tcPr>
          <w:p w:rsidR="00C95880" w:rsidRDefault="00C95880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</w:p>
        </w:tc>
        <w:tc>
          <w:tcPr>
            <w:tcW w:w="6125" w:type="dxa"/>
          </w:tcPr>
          <w:p w:rsidR="00C95880" w:rsidRDefault="00C95880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Wall Mount Monitor stand -1</w:t>
            </w:r>
          </w:p>
        </w:tc>
        <w:tc>
          <w:tcPr>
            <w:tcW w:w="2834" w:type="dxa"/>
          </w:tcPr>
          <w:p w:rsidR="00C95880" w:rsidRDefault="00C95880" w:rsidP="00316713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Agreed</w:t>
            </w:r>
          </w:p>
        </w:tc>
      </w:tr>
      <w:tr w:rsidR="00C95880" w:rsidTr="00510DD4">
        <w:tc>
          <w:tcPr>
            <w:tcW w:w="646" w:type="dxa"/>
          </w:tcPr>
          <w:p w:rsidR="00C95880" w:rsidRDefault="00C95880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</w:p>
        </w:tc>
        <w:tc>
          <w:tcPr>
            <w:tcW w:w="6125" w:type="dxa"/>
          </w:tcPr>
          <w:p w:rsidR="00C95880" w:rsidRDefault="00C95880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DC Pin- 16 (no)</w:t>
            </w:r>
          </w:p>
        </w:tc>
        <w:tc>
          <w:tcPr>
            <w:tcW w:w="2834" w:type="dxa"/>
          </w:tcPr>
          <w:p w:rsidR="00C95880" w:rsidRDefault="00C95880" w:rsidP="00316713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Agreed</w:t>
            </w:r>
          </w:p>
        </w:tc>
      </w:tr>
      <w:tr w:rsidR="00C95880" w:rsidTr="00510DD4">
        <w:tc>
          <w:tcPr>
            <w:tcW w:w="646" w:type="dxa"/>
          </w:tcPr>
          <w:p w:rsidR="00C95880" w:rsidRDefault="00C95880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</w:p>
        </w:tc>
        <w:tc>
          <w:tcPr>
            <w:tcW w:w="6125" w:type="dxa"/>
          </w:tcPr>
          <w:p w:rsidR="00C95880" w:rsidRDefault="00C95880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BNC Pin – 32 (no)</w:t>
            </w:r>
          </w:p>
        </w:tc>
        <w:tc>
          <w:tcPr>
            <w:tcW w:w="2834" w:type="dxa"/>
          </w:tcPr>
          <w:p w:rsidR="00C95880" w:rsidRDefault="00C95880" w:rsidP="00316713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Agreed</w:t>
            </w:r>
          </w:p>
        </w:tc>
      </w:tr>
      <w:tr w:rsidR="00C95880" w:rsidTr="00510DD4">
        <w:tc>
          <w:tcPr>
            <w:tcW w:w="646" w:type="dxa"/>
          </w:tcPr>
          <w:p w:rsidR="00C95880" w:rsidRDefault="00C95880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</w:p>
        </w:tc>
        <w:tc>
          <w:tcPr>
            <w:tcW w:w="6125" w:type="dxa"/>
          </w:tcPr>
          <w:p w:rsidR="00C95880" w:rsidRDefault="00C95880" w:rsidP="00A41817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USB Cable -5 m (no)</w:t>
            </w:r>
          </w:p>
        </w:tc>
        <w:tc>
          <w:tcPr>
            <w:tcW w:w="2834" w:type="dxa"/>
          </w:tcPr>
          <w:p w:rsidR="00C95880" w:rsidRDefault="00C95880" w:rsidP="00316713">
            <w:pPr>
              <w:spacing w:after="0" w:line="240" w:lineRule="auto"/>
              <w:jc w:val="both"/>
              <w:textAlignment w:val="baseline"/>
              <w:rPr>
                <w:rFonts w:ascii="Century Gothic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color w:val="000000"/>
                <w:sz w:val="24"/>
                <w:szCs w:val="24"/>
              </w:rPr>
              <w:t>Agreed</w:t>
            </w:r>
          </w:p>
        </w:tc>
      </w:tr>
    </w:tbl>
    <w:p w:rsidR="00C02D6C" w:rsidRDefault="00C02D6C" w:rsidP="00A41817">
      <w:pPr>
        <w:spacing w:after="0" w:line="240" w:lineRule="auto"/>
        <w:jc w:val="both"/>
        <w:textAlignment w:val="baseline"/>
        <w:rPr>
          <w:rFonts w:ascii="Century Gothic" w:hAnsi="Century Gothic" w:cs="Times New Roman"/>
          <w:color w:val="000000"/>
          <w:sz w:val="24"/>
          <w:szCs w:val="24"/>
        </w:rPr>
      </w:pPr>
    </w:p>
    <w:p w:rsidR="002B06B1" w:rsidRDefault="007E6522" w:rsidP="00A41817">
      <w:pPr>
        <w:spacing w:after="0" w:line="240" w:lineRule="auto"/>
        <w:jc w:val="both"/>
        <w:textAlignment w:val="baseline"/>
        <w:rPr>
          <w:rFonts w:ascii="Century Gothic" w:hAnsi="Century Gothic" w:cs="Times New Roman"/>
          <w:color w:val="000000"/>
          <w:sz w:val="24"/>
          <w:szCs w:val="24"/>
        </w:rPr>
      </w:pPr>
      <w:r>
        <w:rPr>
          <w:rFonts w:ascii="Century Gothic" w:hAnsi="Century Gothic" w:cs="Times New Roman"/>
          <w:color w:val="000000"/>
          <w:sz w:val="24"/>
          <w:szCs w:val="24"/>
        </w:rPr>
        <w:t>Duly amended financial Bid Format is enclosed herewith.</w:t>
      </w:r>
    </w:p>
    <w:p w:rsidR="00607AAA" w:rsidRDefault="00607AAA" w:rsidP="00A41817">
      <w:pPr>
        <w:spacing w:after="0" w:line="240" w:lineRule="auto"/>
        <w:jc w:val="both"/>
        <w:textAlignment w:val="baseline"/>
        <w:rPr>
          <w:rFonts w:ascii="Century Gothic" w:hAnsi="Century Gothic" w:cs="Times New Roman"/>
          <w:color w:val="000000"/>
          <w:sz w:val="24"/>
          <w:szCs w:val="24"/>
        </w:rPr>
      </w:pPr>
    </w:p>
    <w:p w:rsidR="006A6AC3" w:rsidRDefault="006A6AC3" w:rsidP="00A41817">
      <w:pPr>
        <w:spacing w:after="0" w:line="240" w:lineRule="auto"/>
        <w:jc w:val="both"/>
        <w:textAlignment w:val="baseline"/>
        <w:rPr>
          <w:rFonts w:ascii="Century Gothic" w:hAnsi="Century Gothic" w:cs="Times New Roman"/>
          <w:color w:val="000000"/>
          <w:sz w:val="24"/>
          <w:szCs w:val="24"/>
        </w:rPr>
      </w:pPr>
    </w:p>
    <w:p w:rsidR="00607AAA" w:rsidRDefault="00607AAA" w:rsidP="00A41817">
      <w:pPr>
        <w:spacing w:after="0" w:line="240" w:lineRule="auto"/>
        <w:jc w:val="both"/>
        <w:textAlignment w:val="baseline"/>
        <w:rPr>
          <w:rFonts w:ascii="Century Gothic" w:hAnsi="Century Gothic" w:cs="Times New Roman"/>
          <w:color w:val="000000"/>
          <w:sz w:val="24"/>
          <w:szCs w:val="24"/>
        </w:rPr>
      </w:pPr>
    </w:p>
    <w:p w:rsidR="00607AAA" w:rsidRDefault="00DC00EA" w:rsidP="00A41817">
      <w:pPr>
        <w:spacing w:after="0" w:line="240" w:lineRule="auto"/>
        <w:jc w:val="both"/>
        <w:textAlignment w:val="baseline"/>
        <w:rPr>
          <w:rFonts w:ascii="Century Gothic" w:hAnsi="Century Gothic" w:cs="Times New Roman"/>
          <w:b/>
          <w:bCs/>
          <w:color w:val="000000"/>
          <w:sz w:val="24"/>
          <w:szCs w:val="24"/>
        </w:rPr>
      </w:pPr>
      <w:r>
        <w:rPr>
          <w:rFonts w:ascii="Century Gothic" w:hAnsi="Century Gothic" w:cs="Times New Roman"/>
          <w:b/>
          <w:bCs/>
          <w:color w:val="000000"/>
          <w:sz w:val="24"/>
          <w:szCs w:val="24"/>
        </w:rPr>
        <w:t>General Manager &amp; Zonal H</w:t>
      </w:r>
      <w:r w:rsidR="00607AAA" w:rsidRPr="00607AAA">
        <w:rPr>
          <w:rFonts w:ascii="Century Gothic" w:hAnsi="Century Gothic" w:cs="Times New Roman"/>
          <w:b/>
          <w:bCs/>
          <w:color w:val="000000"/>
          <w:sz w:val="24"/>
          <w:szCs w:val="24"/>
        </w:rPr>
        <w:t>ead</w:t>
      </w:r>
    </w:p>
    <w:p w:rsidR="007E6522" w:rsidRPr="00607AAA" w:rsidRDefault="007E6522" w:rsidP="00A41817">
      <w:pPr>
        <w:spacing w:after="0" w:line="240" w:lineRule="auto"/>
        <w:jc w:val="both"/>
        <w:textAlignment w:val="baseline"/>
        <w:rPr>
          <w:rFonts w:ascii="Century Gothic" w:hAnsi="Century Gothic" w:cs="Times New Roman"/>
          <w:b/>
          <w:bCs/>
          <w:color w:val="000000"/>
          <w:sz w:val="24"/>
          <w:szCs w:val="24"/>
        </w:rPr>
      </w:pPr>
    </w:p>
    <w:sectPr w:rsidR="007E6522" w:rsidRPr="00607AAA" w:rsidSect="00420DCB">
      <w:headerReference w:type="even" r:id="rId8"/>
      <w:headerReference w:type="default" r:id="rId9"/>
      <w:footerReference w:type="even" r:id="rId10"/>
      <w:footerReference w:type="default" r:id="rId11"/>
      <w:pgSz w:w="11909" w:h="16834" w:code="9"/>
      <w:pgMar w:top="1440" w:right="1080" w:bottom="1440" w:left="1440" w:header="288" w:footer="432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477" w:rsidRDefault="00793477">
      <w:r>
        <w:separator/>
      </w:r>
    </w:p>
  </w:endnote>
  <w:endnote w:type="continuationSeparator" w:id="1">
    <w:p w:rsidR="00793477" w:rsidRDefault="00793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arajit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CC5" w:rsidRDefault="00C44CC5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E2E" w:rsidRDefault="00EF4E2E" w:rsidP="006D09F1">
    <w:pPr>
      <w:pStyle w:val="Footer"/>
      <w:pBdr>
        <w:bottom w:val="single" w:sz="12" w:space="1" w:color="auto"/>
      </w:pBdr>
      <w:spacing w:after="0"/>
      <w:rPr>
        <w:rFonts w:ascii="Aparajita" w:hAnsi="Aparajita" w:cs="Aparajita"/>
      </w:rPr>
    </w:pPr>
  </w:p>
  <w:p w:rsidR="00EF4E2E" w:rsidRDefault="00EF4E2E" w:rsidP="006D09F1">
    <w:pPr>
      <w:pStyle w:val="Footer"/>
      <w:spacing w:after="0"/>
      <w:jc w:val="center"/>
      <w:rPr>
        <w:rFonts w:ascii="Aparajita" w:hAnsi="Aparajita" w:cs="Aparajita"/>
        <w:sz w:val="20"/>
        <w:szCs w:val="18"/>
      </w:rPr>
    </w:pPr>
    <w:r w:rsidRPr="00EF4E2E">
      <w:rPr>
        <w:rFonts w:ascii="Aparajita" w:hAnsi="Aparajita" w:cs="Arial Unicode MS"/>
        <w:sz w:val="20"/>
        <w:szCs w:val="18"/>
        <w:cs/>
      </w:rPr>
      <w:t>यूको बैंक</w:t>
    </w:r>
    <w:r w:rsidRPr="00EF4E2E">
      <w:rPr>
        <w:rFonts w:ascii="Aparajita" w:hAnsi="Aparajita" w:cs="Aparajita"/>
        <w:sz w:val="20"/>
        <w:szCs w:val="18"/>
      </w:rPr>
      <w:t xml:space="preserve">,  </w:t>
    </w:r>
    <w:r w:rsidRPr="00EF4E2E">
      <w:rPr>
        <w:rFonts w:ascii="Aparajita" w:hAnsi="Aparajita" w:cs="Arial Unicode MS"/>
        <w:sz w:val="20"/>
        <w:szCs w:val="18"/>
        <w:cs/>
      </w:rPr>
      <w:t>अंचल कार्यालय</w:t>
    </w:r>
    <w:r w:rsidRPr="00EF4E2E">
      <w:rPr>
        <w:rFonts w:ascii="Aparajita" w:hAnsi="Aparajita" w:cs="Aparajita"/>
        <w:sz w:val="20"/>
        <w:szCs w:val="18"/>
      </w:rPr>
      <w:t xml:space="preserve">,  </w:t>
    </w:r>
    <w:r w:rsidRPr="00EF4E2E">
      <w:rPr>
        <w:rFonts w:ascii="Aparajita" w:hAnsi="Aparajita" w:cs="Arial Unicode MS"/>
        <w:sz w:val="20"/>
        <w:szCs w:val="18"/>
        <w:cs/>
      </w:rPr>
      <w:t>यूको बैंक भवन</w:t>
    </w:r>
    <w:r w:rsidRPr="00EF4E2E">
      <w:rPr>
        <w:rFonts w:ascii="Aparajita" w:hAnsi="Aparajita" w:cs="Aparajita"/>
        <w:sz w:val="20"/>
        <w:szCs w:val="18"/>
      </w:rPr>
      <w:t xml:space="preserve">,  </w:t>
    </w:r>
    <w:r w:rsidRPr="00EF4E2E">
      <w:rPr>
        <w:rFonts w:ascii="Aparajita" w:hAnsi="Aparajita" w:cs="Arial Unicode MS"/>
        <w:sz w:val="20"/>
        <w:szCs w:val="18"/>
        <w:cs/>
      </w:rPr>
      <w:t xml:space="preserve">द्वितीय तल </w:t>
    </w:r>
    <w:r w:rsidRPr="00EF4E2E">
      <w:rPr>
        <w:rFonts w:ascii="Aparajita" w:hAnsi="Aparajita" w:cs="Aparajita"/>
        <w:sz w:val="20"/>
        <w:szCs w:val="18"/>
      </w:rPr>
      <w:t xml:space="preserve">,  </w:t>
    </w:r>
    <w:r w:rsidRPr="00EF4E2E">
      <w:rPr>
        <w:rFonts w:ascii="Aparajita" w:hAnsi="Aparajita" w:cs="Arial Unicode MS"/>
        <w:sz w:val="20"/>
        <w:szCs w:val="18"/>
        <w:cs/>
      </w:rPr>
      <w:t>सी</w:t>
    </w:r>
    <w:r w:rsidRPr="00EF4E2E">
      <w:rPr>
        <w:rFonts w:ascii="Aparajita" w:hAnsi="Aparajita" w:cs="Aparajita"/>
        <w:sz w:val="20"/>
        <w:szCs w:val="18"/>
        <w:rtl/>
        <w:cs/>
      </w:rPr>
      <w:t>-2</w:t>
    </w:r>
    <w:r w:rsidRPr="00EF4E2E">
      <w:rPr>
        <w:rFonts w:ascii="Aparajita" w:hAnsi="Aparajita" w:cs="Aparajita"/>
        <w:sz w:val="20"/>
        <w:szCs w:val="18"/>
      </w:rPr>
      <w:t xml:space="preserve">,  </w:t>
    </w:r>
    <w:r w:rsidRPr="00EF4E2E">
      <w:rPr>
        <w:rFonts w:ascii="Aparajita" w:hAnsi="Aparajita" w:cs="Arial Unicode MS"/>
        <w:sz w:val="20"/>
        <w:szCs w:val="18"/>
        <w:cs/>
      </w:rPr>
      <w:t>अशोक नगर</w:t>
    </w:r>
    <w:r w:rsidRPr="00EF4E2E">
      <w:rPr>
        <w:rFonts w:ascii="Aparajita" w:hAnsi="Aparajita" w:cs="Aparajita"/>
        <w:sz w:val="20"/>
        <w:szCs w:val="18"/>
      </w:rPr>
      <w:t xml:space="preserve">,   </w:t>
    </w:r>
    <w:r w:rsidRPr="00EF4E2E">
      <w:rPr>
        <w:rFonts w:ascii="Aparajita" w:hAnsi="Aparajita" w:cs="Arial Unicode MS"/>
        <w:sz w:val="20"/>
        <w:szCs w:val="18"/>
        <w:cs/>
      </w:rPr>
      <w:t xml:space="preserve">भुवनेश्वर </w:t>
    </w:r>
    <w:r w:rsidRPr="00EF4E2E">
      <w:rPr>
        <w:rFonts w:ascii="Aparajita" w:hAnsi="Aparajita" w:cs="Aparajita"/>
        <w:sz w:val="20"/>
        <w:szCs w:val="18"/>
        <w:rtl/>
        <w:cs/>
      </w:rPr>
      <w:t xml:space="preserve">A </w:t>
    </w:r>
    <w:r w:rsidRPr="00EF4E2E">
      <w:rPr>
        <w:rFonts w:ascii="Aparajita" w:hAnsi="Aparajita" w:cs="Aparajita"/>
        <w:sz w:val="20"/>
        <w:szCs w:val="18"/>
      </w:rPr>
      <w:t xml:space="preserve">–751009 </w:t>
    </w:r>
  </w:p>
  <w:p w:rsidR="00EF4E2E" w:rsidRDefault="00EF4E2E" w:rsidP="006D09F1">
    <w:pPr>
      <w:pStyle w:val="Footer"/>
      <w:spacing w:after="0"/>
      <w:jc w:val="center"/>
      <w:rPr>
        <w:rFonts w:ascii="Aparajita" w:hAnsi="Aparajita" w:cs="Aparajita"/>
        <w:sz w:val="20"/>
        <w:szCs w:val="18"/>
      </w:rPr>
    </w:pPr>
    <w:r w:rsidRPr="00EF4E2E">
      <w:rPr>
        <w:rFonts w:ascii="Aparajita" w:hAnsi="Aparajita" w:cs="Aparajita"/>
        <w:sz w:val="20"/>
        <w:szCs w:val="18"/>
      </w:rPr>
      <w:t>UCO Bank, Zonal Office, UCO Bank Building,</w:t>
    </w:r>
    <w:r>
      <w:rPr>
        <w:rFonts w:ascii="Aparajita" w:hAnsi="Aparajita" w:cs="Aparajita"/>
        <w:sz w:val="20"/>
        <w:szCs w:val="18"/>
      </w:rPr>
      <w:t xml:space="preserve"> 2nd Floor, C-2, Ashok Nagar, </w:t>
    </w:r>
    <w:r w:rsidRPr="00EF4E2E">
      <w:rPr>
        <w:rFonts w:ascii="Aparajita" w:hAnsi="Aparajita" w:cs="Aparajita"/>
        <w:sz w:val="20"/>
        <w:szCs w:val="18"/>
      </w:rPr>
      <w:t xml:space="preserve">Bhubaneswar  – 751009, </w:t>
    </w:r>
  </w:p>
  <w:p w:rsidR="00C44CC5" w:rsidRPr="00EF4E2E" w:rsidRDefault="00EF4E2E" w:rsidP="00EF4E2E">
    <w:pPr>
      <w:pStyle w:val="Footer"/>
      <w:spacing w:after="0"/>
      <w:jc w:val="center"/>
      <w:rPr>
        <w:sz w:val="20"/>
        <w:szCs w:val="18"/>
      </w:rPr>
    </w:pPr>
    <w:r w:rsidRPr="00EF4E2E">
      <w:rPr>
        <w:rFonts w:ascii="Aparajita" w:hAnsi="Aparajita" w:cs="Aparajita"/>
        <w:sz w:val="20"/>
        <w:szCs w:val="18"/>
      </w:rPr>
      <w:t>Phone: 0674-</w:t>
    </w:r>
    <w:r>
      <w:rPr>
        <w:rFonts w:ascii="Aparajita" w:hAnsi="Aparajita" w:cs="Aparajita"/>
        <w:sz w:val="20"/>
        <w:szCs w:val="18"/>
      </w:rPr>
      <w:t>2620408,</w:t>
    </w:r>
    <w:r w:rsidRPr="00EF4E2E">
      <w:rPr>
        <w:rFonts w:ascii="Aparajita" w:hAnsi="Aparajita" w:cs="Aparajita"/>
        <w:sz w:val="20"/>
        <w:szCs w:val="18"/>
      </w:rPr>
      <w:t xml:space="preserve"> E-mail: </w:t>
    </w:r>
    <w:hyperlink r:id="rId1" w:history="1">
      <w:r w:rsidR="007A0F56" w:rsidRPr="003119F8">
        <w:rPr>
          <w:rStyle w:val="Hyperlink"/>
          <w:rFonts w:ascii="Aparajita" w:hAnsi="Aparajita" w:cs="Aparajita"/>
          <w:sz w:val="20"/>
          <w:szCs w:val="18"/>
        </w:rPr>
        <w:t>zobbsr.sec@ucobank.co.in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477" w:rsidRDefault="00793477">
      <w:r>
        <w:separator/>
      </w:r>
    </w:p>
  </w:footnote>
  <w:footnote w:type="continuationSeparator" w:id="1">
    <w:p w:rsidR="00793477" w:rsidRDefault="007934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CC5" w:rsidRDefault="00BE7575" w:rsidP="0057760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44CC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44CC5" w:rsidRDefault="00C44CC5" w:rsidP="00CF6DB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CC5" w:rsidRDefault="006A0936" w:rsidP="00420DCB">
    <w:pPr>
      <w:pStyle w:val="Header"/>
      <w:spacing w:after="0" w:line="240" w:lineRule="auto"/>
      <w:ind w:left="-810" w:right="-511"/>
      <w:jc w:val="center"/>
      <w:rPr>
        <w:rStyle w:val="PageNumber"/>
      </w:rPr>
    </w:pPr>
    <w:r>
      <w:rPr>
        <w:noProof/>
      </w:rPr>
      <w:drawing>
        <wp:inline distT="0" distB="0" distL="0" distR="0">
          <wp:extent cx="1381125" cy="6096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4201C">
      <w:rPr>
        <w:noProof/>
      </w:rPr>
      <w:drawing>
        <wp:inline distT="0" distB="0" distL="0" distR="0">
          <wp:extent cx="3724275" cy="561975"/>
          <wp:effectExtent l="0" t="0" r="9525" b="9525"/>
          <wp:docPr id="2" name="Picture 1" descr="U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C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42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1390650" cy="6096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44CC5" w:rsidRPr="00E526CE" w:rsidRDefault="006A0936" w:rsidP="00420DCB">
    <w:pPr>
      <w:pStyle w:val="Header"/>
      <w:pBdr>
        <w:bottom w:val="single" w:sz="12" w:space="1" w:color="auto"/>
      </w:pBdr>
      <w:spacing w:after="0" w:line="240" w:lineRule="auto"/>
      <w:ind w:right="209"/>
      <w:jc w:val="center"/>
      <w:rPr>
        <w:rStyle w:val="PageNumber"/>
        <w:rFonts w:ascii="Century Gothic" w:hAnsi="Century Gothic"/>
        <w:b/>
        <w:sz w:val="24"/>
        <w:szCs w:val="24"/>
      </w:rPr>
    </w:pPr>
    <w:r w:rsidRPr="00E526CE">
      <w:rPr>
        <w:rStyle w:val="PageNumber"/>
        <w:rFonts w:ascii="Century Gothic" w:hAnsi="Century Gothic"/>
        <w:b/>
        <w:sz w:val="24"/>
        <w:szCs w:val="24"/>
      </w:rPr>
      <w:t>ZONAL OFFICE, BHUBANESWAR</w:t>
    </w:r>
    <w:r w:rsidR="00574131" w:rsidRPr="00E526CE">
      <w:rPr>
        <w:rStyle w:val="PageNumber"/>
        <w:rFonts w:ascii="Century Gothic" w:hAnsi="Century Gothic"/>
        <w:b/>
        <w:sz w:val="24"/>
        <w:szCs w:val="24"/>
      </w:rPr>
      <w:t xml:space="preserve">: </w:t>
    </w:r>
    <w:r w:rsidR="007A0F56">
      <w:rPr>
        <w:rStyle w:val="PageNumber"/>
        <w:rFonts w:ascii="Century Gothic" w:hAnsi="Century Gothic"/>
        <w:b/>
        <w:sz w:val="24"/>
        <w:szCs w:val="24"/>
      </w:rPr>
      <w:t>SECURITY</w:t>
    </w:r>
    <w:r w:rsidR="00574131" w:rsidRPr="00E526CE">
      <w:rPr>
        <w:rStyle w:val="PageNumber"/>
        <w:rFonts w:ascii="Century Gothic" w:hAnsi="Century Gothic"/>
        <w:b/>
        <w:sz w:val="24"/>
        <w:szCs w:val="24"/>
      </w:rPr>
      <w:t xml:space="preserve"> DEPARTMENT</w:t>
    </w:r>
  </w:p>
  <w:p w:rsidR="00EF4E2E" w:rsidRDefault="00EF4E2E" w:rsidP="00EA09EC">
    <w:pPr>
      <w:pStyle w:val="Header"/>
      <w:spacing w:after="0" w:line="240" w:lineRule="auto"/>
      <w:jc w:val="center"/>
      <w:rPr>
        <w:rFonts w:cs="Arial Unicode MS"/>
        <w:b/>
        <w:bCs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1B0D"/>
    <w:multiLevelType w:val="hybridMultilevel"/>
    <w:tmpl w:val="A1945B82"/>
    <w:lvl w:ilvl="0" w:tplc="40DEE0F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2A0AE7"/>
    <w:multiLevelType w:val="hybridMultilevel"/>
    <w:tmpl w:val="13E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67C8A"/>
    <w:multiLevelType w:val="hybridMultilevel"/>
    <w:tmpl w:val="45AA0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C4703"/>
    <w:multiLevelType w:val="hybridMultilevel"/>
    <w:tmpl w:val="007E4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13DF2"/>
    <w:multiLevelType w:val="hybridMultilevel"/>
    <w:tmpl w:val="70E8FCF0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19050580"/>
    <w:multiLevelType w:val="hybridMultilevel"/>
    <w:tmpl w:val="45AA0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692F8B"/>
    <w:multiLevelType w:val="hybridMultilevel"/>
    <w:tmpl w:val="A4805A52"/>
    <w:lvl w:ilvl="0" w:tplc="98128F1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C967F51"/>
    <w:multiLevelType w:val="hybridMultilevel"/>
    <w:tmpl w:val="355EE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B5019D"/>
    <w:multiLevelType w:val="hybridMultilevel"/>
    <w:tmpl w:val="3DA080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AF7FD9"/>
    <w:multiLevelType w:val="hybridMultilevel"/>
    <w:tmpl w:val="7B04C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E50469"/>
    <w:multiLevelType w:val="hybridMultilevel"/>
    <w:tmpl w:val="355EE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FD4DCF"/>
    <w:multiLevelType w:val="hybridMultilevel"/>
    <w:tmpl w:val="75584E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F25D86"/>
    <w:multiLevelType w:val="hybridMultilevel"/>
    <w:tmpl w:val="3C60A1DE"/>
    <w:lvl w:ilvl="0" w:tplc="B0A6566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7B5295"/>
    <w:multiLevelType w:val="hybridMultilevel"/>
    <w:tmpl w:val="344CA0C8"/>
    <w:lvl w:ilvl="0" w:tplc="AC86144E">
      <w:start w:val="1"/>
      <w:numFmt w:val="decimal"/>
      <w:lvlText w:val="%1."/>
      <w:lvlJc w:val="left"/>
      <w:pPr>
        <w:ind w:left="810" w:hanging="360"/>
      </w:pPr>
      <w:rPr>
        <w:rFonts w:ascii="Algerian" w:hAnsi="Algerian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B02B43"/>
    <w:multiLevelType w:val="hybridMultilevel"/>
    <w:tmpl w:val="6660DCAC"/>
    <w:lvl w:ilvl="0" w:tplc="319A3052">
      <w:start w:val="2"/>
      <w:numFmt w:val="decimal"/>
      <w:lvlText w:val="%1."/>
      <w:lvlJc w:val="left"/>
      <w:pPr>
        <w:ind w:left="1080" w:hanging="360"/>
      </w:pPr>
      <w:rPr>
        <w:rFonts w:ascii="Algerian" w:hAnsi="Algerian"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10"/>
  </w:num>
  <w:num w:numId="6">
    <w:abstractNumId w:val="3"/>
  </w:num>
  <w:num w:numId="7">
    <w:abstractNumId w:val="12"/>
  </w:num>
  <w:num w:numId="8">
    <w:abstractNumId w:val="14"/>
  </w:num>
  <w:num w:numId="9">
    <w:abstractNumId w:val="13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8"/>
  </w:num>
  <w:num w:numId="14">
    <w:abstractNumId w:val="11"/>
  </w:num>
  <w:num w:numId="15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attachedTemplate r:id="rId1"/>
  <w:stylePaneFormatFilter w:val="3F01"/>
  <w:defaultTabStop w:val="720"/>
  <w:drawingGridHorizontalSpacing w:val="11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6A0936"/>
    <w:rsid w:val="000004C3"/>
    <w:rsid w:val="00000A2B"/>
    <w:rsid w:val="00001849"/>
    <w:rsid w:val="00001874"/>
    <w:rsid w:val="00002718"/>
    <w:rsid w:val="00002DCC"/>
    <w:rsid w:val="00003FAD"/>
    <w:rsid w:val="00006907"/>
    <w:rsid w:val="00007A50"/>
    <w:rsid w:val="00010415"/>
    <w:rsid w:val="000111A9"/>
    <w:rsid w:val="000126F1"/>
    <w:rsid w:val="0001283A"/>
    <w:rsid w:val="000159B4"/>
    <w:rsid w:val="000168B4"/>
    <w:rsid w:val="000169A1"/>
    <w:rsid w:val="000207C7"/>
    <w:rsid w:val="0002080B"/>
    <w:rsid w:val="00020E6A"/>
    <w:rsid w:val="00021959"/>
    <w:rsid w:val="00021C5C"/>
    <w:rsid w:val="00021E93"/>
    <w:rsid w:val="0002279F"/>
    <w:rsid w:val="00022951"/>
    <w:rsid w:val="00022B3C"/>
    <w:rsid w:val="000230C6"/>
    <w:rsid w:val="000246BC"/>
    <w:rsid w:val="00025C6D"/>
    <w:rsid w:val="00027436"/>
    <w:rsid w:val="000279A1"/>
    <w:rsid w:val="00027D16"/>
    <w:rsid w:val="00027EF7"/>
    <w:rsid w:val="000306B4"/>
    <w:rsid w:val="00031E23"/>
    <w:rsid w:val="0003264A"/>
    <w:rsid w:val="00033B4C"/>
    <w:rsid w:val="00033F02"/>
    <w:rsid w:val="0003421E"/>
    <w:rsid w:val="0003461E"/>
    <w:rsid w:val="00035DC0"/>
    <w:rsid w:val="000363A0"/>
    <w:rsid w:val="000369C3"/>
    <w:rsid w:val="0004028F"/>
    <w:rsid w:val="00041294"/>
    <w:rsid w:val="000421F1"/>
    <w:rsid w:val="00043C30"/>
    <w:rsid w:val="000447D2"/>
    <w:rsid w:val="00044BE0"/>
    <w:rsid w:val="0004667C"/>
    <w:rsid w:val="00050934"/>
    <w:rsid w:val="00051ACE"/>
    <w:rsid w:val="00051B60"/>
    <w:rsid w:val="00052B77"/>
    <w:rsid w:val="00052D8A"/>
    <w:rsid w:val="00052DA9"/>
    <w:rsid w:val="0005360C"/>
    <w:rsid w:val="000545FA"/>
    <w:rsid w:val="00054E69"/>
    <w:rsid w:val="00054FBA"/>
    <w:rsid w:val="00055E79"/>
    <w:rsid w:val="00056F44"/>
    <w:rsid w:val="00061795"/>
    <w:rsid w:val="0006264F"/>
    <w:rsid w:val="00062AE3"/>
    <w:rsid w:val="000641C7"/>
    <w:rsid w:val="000649B8"/>
    <w:rsid w:val="000649DA"/>
    <w:rsid w:val="00064A47"/>
    <w:rsid w:val="00066551"/>
    <w:rsid w:val="00066EAA"/>
    <w:rsid w:val="0006754C"/>
    <w:rsid w:val="0007041F"/>
    <w:rsid w:val="000723FC"/>
    <w:rsid w:val="000724BD"/>
    <w:rsid w:val="00072550"/>
    <w:rsid w:val="000751F3"/>
    <w:rsid w:val="00075FA3"/>
    <w:rsid w:val="00076FCB"/>
    <w:rsid w:val="000777DF"/>
    <w:rsid w:val="00077ACC"/>
    <w:rsid w:val="00077BFC"/>
    <w:rsid w:val="00080103"/>
    <w:rsid w:val="000815CD"/>
    <w:rsid w:val="000835FF"/>
    <w:rsid w:val="000838B4"/>
    <w:rsid w:val="00083BD3"/>
    <w:rsid w:val="00084512"/>
    <w:rsid w:val="000862D4"/>
    <w:rsid w:val="00086A24"/>
    <w:rsid w:val="0008705E"/>
    <w:rsid w:val="00090944"/>
    <w:rsid w:val="0009096B"/>
    <w:rsid w:val="00091080"/>
    <w:rsid w:val="000938FF"/>
    <w:rsid w:val="0009424D"/>
    <w:rsid w:val="00095EB0"/>
    <w:rsid w:val="00096BC9"/>
    <w:rsid w:val="000A0AF2"/>
    <w:rsid w:val="000A1020"/>
    <w:rsid w:val="000A1068"/>
    <w:rsid w:val="000A1A8C"/>
    <w:rsid w:val="000A3306"/>
    <w:rsid w:val="000A4182"/>
    <w:rsid w:val="000A4245"/>
    <w:rsid w:val="000A476F"/>
    <w:rsid w:val="000A4D4C"/>
    <w:rsid w:val="000A5154"/>
    <w:rsid w:val="000A7094"/>
    <w:rsid w:val="000A7919"/>
    <w:rsid w:val="000A7EB5"/>
    <w:rsid w:val="000B00B3"/>
    <w:rsid w:val="000B03EE"/>
    <w:rsid w:val="000B0561"/>
    <w:rsid w:val="000B06E2"/>
    <w:rsid w:val="000B1DA7"/>
    <w:rsid w:val="000B2F12"/>
    <w:rsid w:val="000B4B98"/>
    <w:rsid w:val="000B568B"/>
    <w:rsid w:val="000B6535"/>
    <w:rsid w:val="000B6A7A"/>
    <w:rsid w:val="000B7E3D"/>
    <w:rsid w:val="000C1A41"/>
    <w:rsid w:val="000C1E9F"/>
    <w:rsid w:val="000C312C"/>
    <w:rsid w:val="000C36FA"/>
    <w:rsid w:val="000C3B44"/>
    <w:rsid w:val="000C3CD4"/>
    <w:rsid w:val="000C4ABF"/>
    <w:rsid w:val="000C767F"/>
    <w:rsid w:val="000C780C"/>
    <w:rsid w:val="000D085E"/>
    <w:rsid w:val="000D08A3"/>
    <w:rsid w:val="000D1167"/>
    <w:rsid w:val="000D11D9"/>
    <w:rsid w:val="000D1E61"/>
    <w:rsid w:val="000D3F8E"/>
    <w:rsid w:val="000D4026"/>
    <w:rsid w:val="000D65F1"/>
    <w:rsid w:val="000D7474"/>
    <w:rsid w:val="000E0211"/>
    <w:rsid w:val="000E0B0E"/>
    <w:rsid w:val="000E0D17"/>
    <w:rsid w:val="000E1B6A"/>
    <w:rsid w:val="000E2F0A"/>
    <w:rsid w:val="000E2F97"/>
    <w:rsid w:val="000E3DF0"/>
    <w:rsid w:val="000E5314"/>
    <w:rsid w:val="000E614E"/>
    <w:rsid w:val="000E6882"/>
    <w:rsid w:val="000E750D"/>
    <w:rsid w:val="000F1076"/>
    <w:rsid w:val="000F130D"/>
    <w:rsid w:val="000F1756"/>
    <w:rsid w:val="000F2768"/>
    <w:rsid w:val="000F28F2"/>
    <w:rsid w:val="000F3479"/>
    <w:rsid w:val="000F4D87"/>
    <w:rsid w:val="000F57D3"/>
    <w:rsid w:val="000F5E82"/>
    <w:rsid w:val="000F61A7"/>
    <w:rsid w:val="000F77E5"/>
    <w:rsid w:val="00100370"/>
    <w:rsid w:val="0010040D"/>
    <w:rsid w:val="001004D8"/>
    <w:rsid w:val="0010100D"/>
    <w:rsid w:val="00104B0F"/>
    <w:rsid w:val="0010560D"/>
    <w:rsid w:val="00105BA5"/>
    <w:rsid w:val="00105D52"/>
    <w:rsid w:val="00105DC4"/>
    <w:rsid w:val="0010675C"/>
    <w:rsid w:val="00107EA6"/>
    <w:rsid w:val="00110C5E"/>
    <w:rsid w:val="00111C43"/>
    <w:rsid w:val="0011264F"/>
    <w:rsid w:val="0011349F"/>
    <w:rsid w:val="00113F20"/>
    <w:rsid w:val="00114157"/>
    <w:rsid w:val="0011671D"/>
    <w:rsid w:val="00116F06"/>
    <w:rsid w:val="00117AE9"/>
    <w:rsid w:val="00117D3C"/>
    <w:rsid w:val="00117E40"/>
    <w:rsid w:val="001200F8"/>
    <w:rsid w:val="00120D72"/>
    <w:rsid w:val="00121AFC"/>
    <w:rsid w:val="00122D76"/>
    <w:rsid w:val="001238B5"/>
    <w:rsid w:val="0012418F"/>
    <w:rsid w:val="001251DB"/>
    <w:rsid w:val="00126D38"/>
    <w:rsid w:val="00127060"/>
    <w:rsid w:val="00127C0C"/>
    <w:rsid w:val="0013090E"/>
    <w:rsid w:val="001313F7"/>
    <w:rsid w:val="00132F95"/>
    <w:rsid w:val="00133881"/>
    <w:rsid w:val="00133952"/>
    <w:rsid w:val="00134E58"/>
    <w:rsid w:val="001367E7"/>
    <w:rsid w:val="00140482"/>
    <w:rsid w:val="00140F59"/>
    <w:rsid w:val="0014187B"/>
    <w:rsid w:val="0014195F"/>
    <w:rsid w:val="0014267C"/>
    <w:rsid w:val="0014289F"/>
    <w:rsid w:val="00143615"/>
    <w:rsid w:val="001436FA"/>
    <w:rsid w:val="00143DF6"/>
    <w:rsid w:val="0014479A"/>
    <w:rsid w:val="00144CDF"/>
    <w:rsid w:val="00147810"/>
    <w:rsid w:val="001510F5"/>
    <w:rsid w:val="00151B76"/>
    <w:rsid w:val="001524E8"/>
    <w:rsid w:val="00152584"/>
    <w:rsid w:val="00152E51"/>
    <w:rsid w:val="0015391D"/>
    <w:rsid w:val="00153D78"/>
    <w:rsid w:val="00154835"/>
    <w:rsid w:val="00154FBE"/>
    <w:rsid w:val="00155337"/>
    <w:rsid w:val="00155599"/>
    <w:rsid w:val="001555B8"/>
    <w:rsid w:val="0015576B"/>
    <w:rsid w:val="00156E56"/>
    <w:rsid w:val="00157614"/>
    <w:rsid w:val="00157B4C"/>
    <w:rsid w:val="001616EB"/>
    <w:rsid w:val="00161B78"/>
    <w:rsid w:val="00162972"/>
    <w:rsid w:val="00162A62"/>
    <w:rsid w:val="00163639"/>
    <w:rsid w:val="00163870"/>
    <w:rsid w:val="001642EF"/>
    <w:rsid w:val="001646D9"/>
    <w:rsid w:val="00167986"/>
    <w:rsid w:val="00167C34"/>
    <w:rsid w:val="00171C16"/>
    <w:rsid w:val="00172137"/>
    <w:rsid w:val="00172561"/>
    <w:rsid w:val="00173F1A"/>
    <w:rsid w:val="00174FFE"/>
    <w:rsid w:val="00175CD1"/>
    <w:rsid w:val="00181730"/>
    <w:rsid w:val="00183979"/>
    <w:rsid w:val="001844B4"/>
    <w:rsid w:val="0018580B"/>
    <w:rsid w:val="00185AB4"/>
    <w:rsid w:val="00190608"/>
    <w:rsid w:val="00190A05"/>
    <w:rsid w:val="001913D6"/>
    <w:rsid w:val="001914BB"/>
    <w:rsid w:val="00191A13"/>
    <w:rsid w:val="0019207B"/>
    <w:rsid w:val="00192D43"/>
    <w:rsid w:val="0019307B"/>
    <w:rsid w:val="0019336D"/>
    <w:rsid w:val="001937C2"/>
    <w:rsid w:val="001941DE"/>
    <w:rsid w:val="001943AD"/>
    <w:rsid w:val="00195020"/>
    <w:rsid w:val="0019537B"/>
    <w:rsid w:val="0019578F"/>
    <w:rsid w:val="00197A54"/>
    <w:rsid w:val="001A0F6C"/>
    <w:rsid w:val="001A10CF"/>
    <w:rsid w:val="001A2877"/>
    <w:rsid w:val="001A2ADF"/>
    <w:rsid w:val="001A2DD3"/>
    <w:rsid w:val="001A38CA"/>
    <w:rsid w:val="001A46BD"/>
    <w:rsid w:val="001A4863"/>
    <w:rsid w:val="001A4A5C"/>
    <w:rsid w:val="001A55C4"/>
    <w:rsid w:val="001A7D5D"/>
    <w:rsid w:val="001B031E"/>
    <w:rsid w:val="001B06A3"/>
    <w:rsid w:val="001B313E"/>
    <w:rsid w:val="001B3591"/>
    <w:rsid w:val="001B3ACC"/>
    <w:rsid w:val="001B4B00"/>
    <w:rsid w:val="001B4B64"/>
    <w:rsid w:val="001B6565"/>
    <w:rsid w:val="001B700E"/>
    <w:rsid w:val="001B75F0"/>
    <w:rsid w:val="001B78D6"/>
    <w:rsid w:val="001C03B6"/>
    <w:rsid w:val="001C0676"/>
    <w:rsid w:val="001C0A9D"/>
    <w:rsid w:val="001C29BD"/>
    <w:rsid w:val="001C2B6D"/>
    <w:rsid w:val="001C31A1"/>
    <w:rsid w:val="001C4F2D"/>
    <w:rsid w:val="001C54A2"/>
    <w:rsid w:val="001C5D9C"/>
    <w:rsid w:val="001C63D6"/>
    <w:rsid w:val="001C6642"/>
    <w:rsid w:val="001C7652"/>
    <w:rsid w:val="001C7F15"/>
    <w:rsid w:val="001D0536"/>
    <w:rsid w:val="001D2A15"/>
    <w:rsid w:val="001D4CB9"/>
    <w:rsid w:val="001D4FA1"/>
    <w:rsid w:val="001D60E6"/>
    <w:rsid w:val="001D6BE5"/>
    <w:rsid w:val="001D7810"/>
    <w:rsid w:val="001D784C"/>
    <w:rsid w:val="001E0D01"/>
    <w:rsid w:val="001E1571"/>
    <w:rsid w:val="001E1FDB"/>
    <w:rsid w:val="001E202D"/>
    <w:rsid w:val="001E20D6"/>
    <w:rsid w:val="001E2A0A"/>
    <w:rsid w:val="001E3008"/>
    <w:rsid w:val="001E32B8"/>
    <w:rsid w:val="001E3B41"/>
    <w:rsid w:val="001E59EE"/>
    <w:rsid w:val="001E60BB"/>
    <w:rsid w:val="001E67ED"/>
    <w:rsid w:val="001E7432"/>
    <w:rsid w:val="001E7E30"/>
    <w:rsid w:val="001F0B01"/>
    <w:rsid w:val="001F2C1E"/>
    <w:rsid w:val="001F3F98"/>
    <w:rsid w:val="001F545B"/>
    <w:rsid w:val="001F586E"/>
    <w:rsid w:val="001F5914"/>
    <w:rsid w:val="001F5B63"/>
    <w:rsid w:val="001F7BBD"/>
    <w:rsid w:val="002002E3"/>
    <w:rsid w:val="00200C0C"/>
    <w:rsid w:val="002023ED"/>
    <w:rsid w:val="00203657"/>
    <w:rsid w:val="002038DA"/>
    <w:rsid w:val="00205C8F"/>
    <w:rsid w:val="00206405"/>
    <w:rsid w:val="0020659F"/>
    <w:rsid w:val="00206854"/>
    <w:rsid w:val="002070A8"/>
    <w:rsid w:val="00210580"/>
    <w:rsid w:val="0021178B"/>
    <w:rsid w:val="0021186C"/>
    <w:rsid w:val="00213C2F"/>
    <w:rsid w:val="00213C9D"/>
    <w:rsid w:val="00214A98"/>
    <w:rsid w:val="00214EA7"/>
    <w:rsid w:val="00216DF8"/>
    <w:rsid w:val="0021766A"/>
    <w:rsid w:val="002176BA"/>
    <w:rsid w:val="00220164"/>
    <w:rsid w:val="002203C7"/>
    <w:rsid w:val="002214B3"/>
    <w:rsid w:val="002227FF"/>
    <w:rsid w:val="00224F9C"/>
    <w:rsid w:val="00226DAE"/>
    <w:rsid w:val="0022711A"/>
    <w:rsid w:val="002273FB"/>
    <w:rsid w:val="00230A81"/>
    <w:rsid w:val="00230B70"/>
    <w:rsid w:val="00232AC0"/>
    <w:rsid w:val="00232EA8"/>
    <w:rsid w:val="0023335C"/>
    <w:rsid w:val="00234039"/>
    <w:rsid w:val="00235308"/>
    <w:rsid w:val="00235EC4"/>
    <w:rsid w:val="00236F68"/>
    <w:rsid w:val="002405FC"/>
    <w:rsid w:val="00240B28"/>
    <w:rsid w:val="00241372"/>
    <w:rsid w:val="002417D6"/>
    <w:rsid w:val="002422D8"/>
    <w:rsid w:val="00242F6B"/>
    <w:rsid w:val="0024361B"/>
    <w:rsid w:val="00244B40"/>
    <w:rsid w:val="00244D90"/>
    <w:rsid w:val="0024566D"/>
    <w:rsid w:val="00245F32"/>
    <w:rsid w:val="00246526"/>
    <w:rsid w:val="00247D04"/>
    <w:rsid w:val="00252350"/>
    <w:rsid w:val="0025244D"/>
    <w:rsid w:val="00252FB1"/>
    <w:rsid w:val="0025454B"/>
    <w:rsid w:val="002548CB"/>
    <w:rsid w:val="00256369"/>
    <w:rsid w:val="00257758"/>
    <w:rsid w:val="00257D2B"/>
    <w:rsid w:val="00261D7E"/>
    <w:rsid w:val="002624FD"/>
    <w:rsid w:val="00263147"/>
    <w:rsid w:val="0026378D"/>
    <w:rsid w:val="002641E5"/>
    <w:rsid w:val="0026440D"/>
    <w:rsid w:val="00264913"/>
    <w:rsid w:val="00264A04"/>
    <w:rsid w:val="00264B50"/>
    <w:rsid w:val="00265A92"/>
    <w:rsid w:val="00266457"/>
    <w:rsid w:val="00266713"/>
    <w:rsid w:val="00267BAE"/>
    <w:rsid w:val="00267F6B"/>
    <w:rsid w:val="00273607"/>
    <w:rsid w:val="00273920"/>
    <w:rsid w:val="00274998"/>
    <w:rsid w:val="002767D7"/>
    <w:rsid w:val="00276E1A"/>
    <w:rsid w:val="00276E9D"/>
    <w:rsid w:val="002774E9"/>
    <w:rsid w:val="00280055"/>
    <w:rsid w:val="002809A6"/>
    <w:rsid w:val="00281BF0"/>
    <w:rsid w:val="0028282B"/>
    <w:rsid w:val="002829E9"/>
    <w:rsid w:val="002834B1"/>
    <w:rsid w:val="0028507A"/>
    <w:rsid w:val="0028582E"/>
    <w:rsid w:val="00285B84"/>
    <w:rsid w:val="002861C9"/>
    <w:rsid w:val="00286838"/>
    <w:rsid w:val="00287E5F"/>
    <w:rsid w:val="00290378"/>
    <w:rsid w:val="002918E4"/>
    <w:rsid w:val="00292445"/>
    <w:rsid w:val="002933DB"/>
    <w:rsid w:val="002942EE"/>
    <w:rsid w:val="002959D7"/>
    <w:rsid w:val="00295AA6"/>
    <w:rsid w:val="00295F40"/>
    <w:rsid w:val="00297720"/>
    <w:rsid w:val="002A093E"/>
    <w:rsid w:val="002A0F03"/>
    <w:rsid w:val="002A0F81"/>
    <w:rsid w:val="002A1183"/>
    <w:rsid w:val="002A14BC"/>
    <w:rsid w:val="002A27EF"/>
    <w:rsid w:val="002A2836"/>
    <w:rsid w:val="002A34F6"/>
    <w:rsid w:val="002A37FD"/>
    <w:rsid w:val="002A39E9"/>
    <w:rsid w:val="002A3AF5"/>
    <w:rsid w:val="002A450C"/>
    <w:rsid w:val="002A501E"/>
    <w:rsid w:val="002A5168"/>
    <w:rsid w:val="002A532A"/>
    <w:rsid w:val="002A5BF4"/>
    <w:rsid w:val="002A742E"/>
    <w:rsid w:val="002B015C"/>
    <w:rsid w:val="002B06B1"/>
    <w:rsid w:val="002B0B03"/>
    <w:rsid w:val="002B0B51"/>
    <w:rsid w:val="002B15BD"/>
    <w:rsid w:val="002B1D42"/>
    <w:rsid w:val="002B26DE"/>
    <w:rsid w:val="002B3C32"/>
    <w:rsid w:val="002B41CE"/>
    <w:rsid w:val="002B4703"/>
    <w:rsid w:val="002B4785"/>
    <w:rsid w:val="002B4D0B"/>
    <w:rsid w:val="002B5ACE"/>
    <w:rsid w:val="002B6384"/>
    <w:rsid w:val="002B6428"/>
    <w:rsid w:val="002B6650"/>
    <w:rsid w:val="002B6FFF"/>
    <w:rsid w:val="002B7BCE"/>
    <w:rsid w:val="002C079B"/>
    <w:rsid w:val="002C1B50"/>
    <w:rsid w:val="002C2C7A"/>
    <w:rsid w:val="002C39FC"/>
    <w:rsid w:val="002C475D"/>
    <w:rsid w:val="002C477A"/>
    <w:rsid w:val="002C76BA"/>
    <w:rsid w:val="002C7D00"/>
    <w:rsid w:val="002D0074"/>
    <w:rsid w:val="002D0514"/>
    <w:rsid w:val="002D15C8"/>
    <w:rsid w:val="002D50B8"/>
    <w:rsid w:val="002D5B40"/>
    <w:rsid w:val="002D68E6"/>
    <w:rsid w:val="002D6D28"/>
    <w:rsid w:val="002D6EC7"/>
    <w:rsid w:val="002D76F3"/>
    <w:rsid w:val="002E055D"/>
    <w:rsid w:val="002E143A"/>
    <w:rsid w:val="002E1FB9"/>
    <w:rsid w:val="002E2BDB"/>
    <w:rsid w:val="002E2C9C"/>
    <w:rsid w:val="002E396A"/>
    <w:rsid w:val="002E53E1"/>
    <w:rsid w:val="002E5DCE"/>
    <w:rsid w:val="002E6F1C"/>
    <w:rsid w:val="002F08EB"/>
    <w:rsid w:val="002F22A0"/>
    <w:rsid w:val="002F2ABE"/>
    <w:rsid w:val="002F34F7"/>
    <w:rsid w:val="002F3CD7"/>
    <w:rsid w:val="002F534B"/>
    <w:rsid w:val="002F581B"/>
    <w:rsid w:val="002F5CFC"/>
    <w:rsid w:val="002F7C52"/>
    <w:rsid w:val="003007A5"/>
    <w:rsid w:val="00300D68"/>
    <w:rsid w:val="00300F87"/>
    <w:rsid w:val="00303BE2"/>
    <w:rsid w:val="00304BDB"/>
    <w:rsid w:val="00304C97"/>
    <w:rsid w:val="00305321"/>
    <w:rsid w:val="00305675"/>
    <w:rsid w:val="00310057"/>
    <w:rsid w:val="00310258"/>
    <w:rsid w:val="00310AF2"/>
    <w:rsid w:val="00310C50"/>
    <w:rsid w:val="0031220B"/>
    <w:rsid w:val="00312E54"/>
    <w:rsid w:val="0031312E"/>
    <w:rsid w:val="0031361D"/>
    <w:rsid w:val="00314C82"/>
    <w:rsid w:val="00314FC4"/>
    <w:rsid w:val="00315CF8"/>
    <w:rsid w:val="00315DEA"/>
    <w:rsid w:val="00316590"/>
    <w:rsid w:val="00316763"/>
    <w:rsid w:val="00317435"/>
    <w:rsid w:val="00321DF0"/>
    <w:rsid w:val="003220BE"/>
    <w:rsid w:val="00322136"/>
    <w:rsid w:val="003228A8"/>
    <w:rsid w:val="00324416"/>
    <w:rsid w:val="00324973"/>
    <w:rsid w:val="00325712"/>
    <w:rsid w:val="003268BA"/>
    <w:rsid w:val="00326C91"/>
    <w:rsid w:val="00327468"/>
    <w:rsid w:val="00327F11"/>
    <w:rsid w:val="00331171"/>
    <w:rsid w:val="0033119D"/>
    <w:rsid w:val="0033230F"/>
    <w:rsid w:val="0033248A"/>
    <w:rsid w:val="00333171"/>
    <w:rsid w:val="003337EF"/>
    <w:rsid w:val="003350B5"/>
    <w:rsid w:val="00335792"/>
    <w:rsid w:val="00340BAF"/>
    <w:rsid w:val="00340FD4"/>
    <w:rsid w:val="00341068"/>
    <w:rsid w:val="003410E2"/>
    <w:rsid w:val="00341970"/>
    <w:rsid w:val="003427A7"/>
    <w:rsid w:val="00342B0E"/>
    <w:rsid w:val="0034300A"/>
    <w:rsid w:val="0034315C"/>
    <w:rsid w:val="0034336C"/>
    <w:rsid w:val="00343AA5"/>
    <w:rsid w:val="00344C89"/>
    <w:rsid w:val="00345B17"/>
    <w:rsid w:val="0034615F"/>
    <w:rsid w:val="0034667F"/>
    <w:rsid w:val="00346BE1"/>
    <w:rsid w:val="00347114"/>
    <w:rsid w:val="003472D2"/>
    <w:rsid w:val="003473D0"/>
    <w:rsid w:val="00351969"/>
    <w:rsid w:val="003532A9"/>
    <w:rsid w:val="00354370"/>
    <w:rsid w:val="00355697"/>
    <w:rsid w:val="003562A9"/>
    <w:rsid w:val="00356A7F"/>
    <w:rsid w:val="00357D99"/>
    <w:rsid w:val="00357ED1"/>
    <w:rsid w:val="00360E9D"/>
    <w:rsid w:val="00361D09"/>
    <w:rsid w:val="003633A0"/>
    <w:rsid w:val="0036436D"/>
    <w:rsid w:val="00364E5B"/>
    <w:rsid w:val="003664AC"/>
    <w:rsid w:val="003672F1"/>
    <w:rsid w:val="00367707"/>
    <w:rsid w:val="003707B5"/>
    <w:rsid w:val="003717A2"/>
    <w:rsid w:val="00371B5A"/>
    <w:rsid w:val="003728C2"/>
    <w:rsid w:val="00372B02"/>
    <w:rsid w:val="00373045"/>
    <w:rsid w:val="0037311E"/>
    <w:rsid w:val="00373267"/>
    <w:rsid w:val="00373476"/>
    <w:rsid w:val="003742F6"/>
    <w:rsid w:val="00376030"/>
    <w:rsid w:val="003765C8"/>
    <w:rsid w:val="003767CB"/>
    <w:rsid w:val="00377B41"/>
    <w:rsid w:val="003802A1"/>
    <w:rsid w:val="00380AA8"/>
    <w:rsid w:val="00380F9D"/>
    <w:rsid w:val="003813E9"/>
    <w:rsid w:val="00381792"/>
    <w:rsid w:val="003825EB"/>
    <w:rsid w:val="00382FA9"/>
    <w:rsid w:val="00383576"/>
    <w:rsid w:val="00383848"/>
    <w:rsid w:val="00384223"/>
    <w:rsid w:val="00384347"/>
    <w:rsid w:val="0038520D"/>
    <w:rsid w:val="00385340"/>
    <w:rsid w:val="003863D4"/>
    <w:rsid w:val="00387BEF"/>
    <w:rsid w:val="00390450"/>
    <w:rsid w:val="0039188F"/>
    <w:rsid w:val="003919CC"/>
    <w:rsid w:val="00392337"/>
    <w:rsid w:val="00393CC6"/>
    <w:rsid w:val="00394FA2"/>
    <w:rsid w:val="00395935"/>
    <w:rsid w:val="00396408"/>
    <w:rsid w:val="0039651F"/>
    <w:rsid w:val="00397037"/>
    <w:rsid w:val="00397D5D"/>
    <w:rsid w:val="003A0EDF"/>
    <w:rsid w:val="003A15FE"/>
    <w:rsid w:val="003A185F"/>
    <w:rsid w:val="003A18B1"/>
    <w:rsid w:val="003A3E68"/>
    <w:rsid w:val="003A43A5"/>
    <w:rsid w:val="003A4CB5"/>
    <w:rsid w:val="003A542A"/>
    <w:rsid w:val="003A5775"/>
    <w:rsid w:val="003A7A6F"/>
    <w:rsid w:val="003B00C1"/>
    <w:rsid w:val="003B073D"/>
    <w:rsid w:val="003B169F"/>
    <w:rsid w:val="003B18FE"/>
    <w:rsid w:val="003B2AA1"/>
    <w:rsid w:val="003B38F2"/>
    <w:rsid w:val="003B3DC8"/>
    <w:rsid w:val="003B3E8E"/>
    <w:rsid w:val="003B3FCD"/>
    <w:rsid w:val="003B5A53"/>
    <w:rsid w:val="003B60EB"/>
    <w:rsid w:val="003B6D3D"/>
    <w:rsid w:val="003C05DD"/>
    <w:rsid w:val="003C33E6"/>
    <w:rsid w:val="003C36B0"/>
    <w:rsid w:val="003C3862"/>
    <w:rsid w:val="003C3CD2"/>
    <w:rsid w:val="003C3E9D"/>
    <w:rsid w:val="003C6B7E"/>
    <w:rsid w:val="003C6C4A"/>
    <w:rsid w:val="003C6DAE"/>
    <w:rsid w:val="003C75EF"/>
    <w:rsid w:val="003D1344"/>
    <w:rsid w:val="003D33FA"/>
    <w:rsid w:val="003D3991"/>
    <w:rsid w:val="003D3C9C"/>
    <w:rsid w:val="003D5096"/>
    <w:rsid w:val="003D5895"/>
    <w:rsid w:val="003D604B"/>
    <w:rsid w:val="003D67DD"/>
    <w:rsid w:val="003D7FD3"/>
    <w:rsid w:val="003E0C30"/>
    <w:rsid w:val="003E1857"/>
    <w:rsid w:val="003E1EAD"/>
    <w:rsid w:val="003E2FB7"/>
    <w:rsid w:val="003E39B2"/>
    <w:rsid w:val="003E3C39"/>
    <w:rsid w:val="003E3C82"/>
    <w:rsid w:val="003E44C6"/>
    <w:rsid w:val="003E5406"/>
    <w:rsid w:val="003E6A40"/>
    <w:rsid w:val="003E6AF9"/>
    <w:rsid w:val="003E7006"/>
    <w:rsid w:val="003E72E1"/>
    <w:rsid w:val="003E7FA4"/>
    <w:rsid w:val="003F049A"/>
    <w:rsid w:val="003F0836"/>
    <w:rsid w:val="003F13EF"/>
    <w:rsid w:val="003F293A"/>
    <w:rsid w:val="003F30F6"/>
    <w:rsid w:val="003F33E5"/>
    <w:rsid w:val="003F341E"/>
    <w:rsid w:val="003F39CF"/>
    <w:rsid w:val="003F44FB"/>
    <w:rsid w:val="003F59CD"/>
    <w:rsid w:val="003F5E52"/>
    <w:rsid w:val="00400002"/>
    <w:rsid w:val="004009D5"/>
    <w:rsid w:val="004018A7"/>
    <w:rsid w:val="00401F51"/>
    <w:rsid w:val="0040206B"/>
    <w:rsid w:val="00402CC5"/>
    <w:rsid w:val="004030FD"/>
    <w:rsid w:val="0040323E"/>
    <w:rsid w:val="004033C4"/>
    <w:rsid w:val="00404463"/>
    <w:rsid w:val="0040470E"/>
    <w:rsid w:val="00404E4E"/>
    <w:rsid w:val="00404E8F"/>
    <w:rsid w:val="00404F86"/>
    <w:rsid w:val="00405AC5"/>
    <w:rsid w:val="00406740"/>
    <w:rsid w:val="00406D7C"/>
    <w:rsid w:val="00407055"/>
    <w:rsid w:val="004103C6"/>
    <w:rsid w:val="00410C05"/>
    <w:rsid w:val="004123C4"/>
    <w:rsid w:val="00412B93"/>
    <w:rsid w:val="00415FA9"/>
    <w:rsid w:val="004166CF"/>
    <w:rsid w:val="00417326"/>
    <w:rsid w:val="0041736B"/>
    <w:rsid w:val="0041736E"/>
    <w:rsid w:val="00417A35"/>
    <w:rsid w:val="00420914"/>
    <w:rsid w:val="00420DCB"/>
    <w:rsid w:val="00421087"/>
    <w:rsid w:val="0042181D"/>
    <w:rsid w:val="00423C39"/>
    <w:rsid w:val="004240F4"/>
    <w:rsid w:val="00424B67"/>
    <w:rsid w:val="00425F97"/>
    <w:rsid w:val="004265D1"/>
    <w:rsid w:val="00426DB1"/>
    <w:rsid w:val="004301E2"/>
    <w:rsid w:val="004303B3"/>
    <w:rsid w:val="004310FB"/>
    <w:rsid w:val="00431CB7"/>
    <w:rsid w:val="00431DBD"/>
    <w:rsid w:val="0043281B"/>
    <w:rsid w:val="00432832"/>
    <w:rsid w:val="00433890"/>
    <w:rsid w:val="00433CBD"/>
    <w:rsid w:val="00433E86"/>
    <w:rsid w:val="004348FB"/>
    <w:rsid w:val="00434AA0"/>
    <w:rsid w:val="00434ADF"/>
    <w:rsid w:val="004354DE"/>
    <w:rsid w:val="00435799"/>
    <w:rsid w:val="00436729"/>
    <w:rsid w:val="00436B2F"/>
    <w:rsid w:val="0043779F"/>
    <w:rsid w:val="00437A7F"/>
    <w:rsid w:val="00437EDC"/>
    <w:rsid w:val="00440F33"/>
    <w:rsid w:val="00442759"/>
    <w:rsid w:val="00442834"/>
    <w:rsid w:val="004429A2"/>
    <w:rsid w:val="0044416F"/>
    <w:rsid w:val="00444C46"/>
    <w:rsid w:val="00445603"/>
    <w:rsid w:val="0044613F"/>
    <w:rsid w:val="0044763E"/>
    <w:rsid w:val="00447990"/>
    <w:rsid w:val="00447BB0"/>
    <w:rsid w:val="0045000B"/>
    <w:rsid w:val="00450592"/>
    <w:rsid w:val="004509A5"/>
    <w:rsid w:val="00452CE8"/>
    <w:rsid w:val="00452DD4"/>
    <w:rsid w:val="004547A9"/>
    <w:rsid w:val="004550C7"/>
    <w:rsid w:val="00455823"/>
    <w:rsid w:val="0045585D"/>
    <w:rsid w:val="004601A8"/>
    <w:rsid w:val="00460C8A"/>
    <w:rsid w:val="00460FF9"/>
    <w:rsid w:val="004626AE"/>
    <w:rsid w:val="00464FB3"/>
    <w:rsid w:val="00465E26"/>
    <w:rsid w:val="004667F4"/>
    <w:rsid w:val="00466E86"/>
    <w:rsid w:val="00467EA4"/>
    <w:rsid w:val="00470613"/>
    <w:rsid w:val="00474875"/>
    <w:rsid w:val="00474985"/>
    <w:rsid w:val="00474CFF"/>
    <w:rsid w:val="00475ABB"/>
    <w:rsid w:val="00475E52"/>
    <w:rsid w:val="00476DBF"/>
    <w:rsid w:val="0047705A"/>
    <w:rsid w:val="004774D1"/>
    <w:rsid w:val="00477DCF"/>
    <w:rsid w:val="0048125C"/>
    <w:rsid w:val="00481CA2"/>
    <w:rsid w:val="00481CB6"/>
    <w:rsid w:val="004827E3"/>
    <w:rsid w:val="00482F17"/>
    <w:rsid w:val="00482FDE"/>
    <w:rsid w:val="004837D1"/>
    <w:rsid w:val="00483A67"/>
    <w:rsid w:val="00487460"/>
    <w:rsid w:val="00487CDE"/>
    <w:rsid w:val="00491374"/>
    <w:rsid w:val="004920A4"/>
    <w:rsid w:val="0049227D"/>
    <w:rsid w:val="00493299"/>
    <w:rsid w:val="00493DE8"/>
    <w:rsid w:val="004942A9"/>
    <w:rsid w:val="00494C46"/>
    <w:rsid w:val="00496C40"/>
    <w:rsid w:val="0049712D"/>
    <w:rsid w:val="00497172"/>
    <w:rsid w:val="00497A07"/>
    <w:rsid w:val="00497F7E"/>
    <w:rsid w:val="004A00EB"/>
    <w:rsid w:val="004A030F"/>
    <w:rsid w:val="004A03AD"/>
    <w:rsid w:val="004A095E"/>
    <w:rsid w:val="004A10CE"/>
    <w:rsid w:val="004A4023"/>
    <w:rsid w:val="004A4888"/>
    <w:rsid w:val="004A503F"/>
    <w:rsid w:val="004A6080"/>
    <w:rsid w:val="004A7290"/>
    <w:rsid w:val="004B0844"/>
    <w:rsid w:val="004B0E21"/>
    <w:rsid w:val="004B24DB"/>
    <w:rsid w:val="004B3757"/>
    <w:rsid w:val="004B4085"/>
    <w:rsid w:val="004B6896"/>
    <w:rsid w:val="004B79FE"/>
    <w:rsid w:val="004B7B9A"/>
    <w:rsid w:val="004C1F7A"/>
    <w:rsid w:val="004C405B"/>
    <w:rsid w:val="004C4696"/>
    <w:rsid w:val="004C4F15"/>
    <w:rsid w:val="004C5581"/>
    <w:rsid w:val="004C6871"/>
    <w:rsid w:val="004D05B0"/>
    <w:rsid w:val="004D062A"/>
    <w:rsid w:val="004D10FB"/>
    <w:rsid w:val="004D134B"/>
    <w:rsid w:val="004D22AD"/>
    <w:rsid w:val="004D2782"/>
    <w:rsid w:val="004D29E7"/>
    <w:rsid w:val="004D2A66"/>
    <w:rsid w:val="004D593D"/>
    <w:rsid w:val="004D5AA8"/>
    <w:rsid w:val="004D665E"/>
    <w:rsid w:val="004D6777"/>
    <w:rsid w:val="004D7995"/>
    <w:rsid w:val="004D7DFD"/>
    <w:rsid w:val="004E1D0C"/>
    <w:rsid w:val="004E2BF0"/>
    <w:rsid w:val="004E35BE"/>
    <w:rsid w:val="004E3E71"/>
    <w:rsid w:val="004E51F9"/>
    <w:rsid w:val="004E5BB2"/>
    <w:rsid w:val="004E6274"/>
    <w:rsid w:val="004E6A5B"/>
    <w:rsid w:val="004F03C5"/>
    <w:rsid w:val="004F05D2"/>
    <w:rsid w:val="004F1BE2"/>
    <w:rsid w:val="004F2A8F"/>
    <w:rsid w:val="004F2FB8"/>
    <w:rsid w:val="004F30C5"/>
    <w:rsid w:val="004F4875"/>
    <w:rsid w:val="004F4992"/>
    <w:rsid w:val="004F5C2C"/>
    <w:rsid w:val="004F5FA5"/>
    <w:rsid w:val="004F6560"/>
    <w:rsid w:val="004F69B8"/>
    <w:rsid w:val="004F6F51"/>
    <w:rsid w:val="004F750C"/>
    <w:rsid w:val="00500D20"/>
    <w:rsid w:val="00501583"/>
    <w:rsid w:val="005016C1"/>
    <w:rsid w:val="00501E82"/>
    <w:rsid w:val="0050294D"/>
    <w:rsid w:val="0050313B"/>
    <w:rsid w:val="00505134"/>
    <w:rsid w:val="00505634"/>
    <w:rsid w:val="00506327"/>
    <w:rsid w:val="005063F0"/>
    <w:rsid w:val="005068B1"/>
    <w:rsid w:val="005068B4"/>
    <w:rsid w:val="00507650"/>
    <w:rsid w:val="00510910"/>
    <w:rsid w:val="00510C54"/>
    <w:rsid w:val="00510DD4"/>
    <w:rsid w:val="00510F20"/>
    <w:rsid w:val="00511264"/>
    <w:rsid w:val="00514592"/>
    <w:rsid w:val="00514957"/>
    <w:rsid w:val="0051602B"/>
    <w:rsid w:val="00517245"/>
    <w:rsid w:val="005179D6"/>
    <w:rsid w:val="0052065F"/>
    <w:rsid w:val="00520683"/>
    <w:rsid w:val="00520A92"/>
    <w:rsid w:val="00521585"/>
    <w:rsid w:val="00521FD2"/>
    <w:rsid w:val="00523A61"/>
    <w:rsid w:val="00523FB7"/>
    <w:rsid w:val="00524EAD"/>
    <w:rsid w:val="0052527D"/>
    <w:rsid w:val="00526F5C"/>
    <w:rsid w:val="00527D5A"/>
    <w:rsid w:val="00527E96"/>
    <w:rsid w:val="00530672"/>
    <w:rsid w:val="005306AD"/>
    <w:rsid w:val="00531672"/>
    <w:rsid w:val="00531F44"/>
    <w:rsid w:val="00532050"/>
    <w:rsid w:val="00533A96"/>
    <w:rsid w:val="00533EE3"/>
    <w:rsid w:val="0053461B"/>
    <w:rsid w:val="00534A09"/>
    <w:rsid w:val="00535901"/>
    <w:rsid w:val="0053653F"/>
    <w:rsid w:val="00537C1F"/>
    <w:rsid w:val="00540135"/>
    <w:rsid w:val="005403CB"/>
    <w:rsid w:val="00541805"/>
    <w:rsid w:val="005418BC"/>
    <w:rsid w:val="005419BF"/>
    <w:rsid w:val="00541E70"/>
    <w:rsid w:val="005426BA"/>
    <w:rsid w:val="00542C32"/>
    <w:rsid w:val="005434BF"/>
    <w:rsid w:val="00543C30"/>
    <w:rsid w:val="0054454D"/>
    <w:rsid w:val="005446D7"/>
    <w:rsid w:val="00544902"/>
    <w:rsid w:val="00545C63"/>
    <w:rsid w:val="00546A52"/>
    <w:rsid w:val="005474D6"/>
    <w:rsid w:val="005517CA"/>
    <w:rsid w:val="005527A9"/>
    <w:rsid w:val="00553282"/>
    <w:rsid w:val="00554464"/>
    <w:rsid w:val="00554CC0"/>
    <w:rsid w:val="00554F9B"/>
    <w:rsid w:val="00555239"/>
    <w:rsid w:val="00555749"/>
    <w:rsid w:val="00555AA2"/>
    <w:rsid w:val="00556B3D"/>
    <w:rsid w:val="00557827"/>
    <w:rsid w:val="00557FFB"/>
    <w:rsid w:val="00562029"/>
    <w:rsid w:val="00562EB6"/>
    <w:rsid w:val="00562FF2"/>
    <w:rsid w:val="00563112"/>
    <w:rsid w:val="005633D8"/>
    <w:rsid w:val="0056456D"/>
    <w:rsid w:val="00566EDA"/>
    <w:rsid w:val="005706F7"/>
    <w:rsid w:val="00571E90"/>
    <w:rsid w:val="00572B17"/>
    <w:rsid w:val="00574131"/>
    <w:rsid w:val="00574978"/>
    <w:rsid w:val="00574FC7"/>
    <w:rsid w:val="00575DAF"/>
    <w:rsid w:val="005765FE"/>
    <w:rsid w:val="005767B0"/>
    <w:rsid w:val="00577608"/>
    <w:rsid w:val="0058131F"/>
    <w:rsid w:val="00582232"/>
    <w:rsid w:val="0058236C"/>
    <w:rsid w:val="00583067"/>
    <w:rsid w:val="005837FB"/>
    <w:rsid w:val="00583FAD"/>
    <w:rsid w:val="00585B93"/>
    <w:rsid w:val="00586DA0"/>
    <w:rsid w:val="00587558"/>
    <w:rsid w:val="0058782D"/>
    <w:rsid w:val="00587AE9"/>
    <w:rsid w:val="005905AA"/>
    <w:rsid w:val="005913A3"/>
    <w:rsid w:val="00591989"/>
    <w:rsid w:val="00592217"/>
    <w:rsid w:val="00593191"/>
    <w:rsid w:val="00593744"/>
    <w:rsid w:val="00594BAB"/>
    <w:rsid w:val="0059539E"/>
    <w:rsid w:val="00596AD9"/>
    <w:rsid w:val="00597B71"/>
    <w:rsid w:val="005A0362"/>
    <w:rsid w:val="005A19AE"/>
    <w:rsid w:val="005A3BC6"/>
    <w:rsid w:val="005A4DED"/>
    <w:rsid w:val="005A5174"/>
    <w:rsid w:val="005A6CB9"/>
    <w:rsid w:val="005A73B6"/>
    <w:rsid w:val="005B245F"/>
    <w:rsid w:val="005B266A"/>
    <w:rsid w:val="005B3422"/>
    <w:rsid w:val="005B41E4"/>
    <w:rsid w:val="005B45A6"/>
    <w:rsid w:val="005B6009"/>
    <w:rsid w:val="005B6FEC"/>
    <w:rsid w:val="005C0661"/>
    <w:rsid w:val="005C0D29"/>
    <w:rsid w:val="005C1432"/>
    <w:rsid w:val="005C17C5"/>
    <w:rsid w:val="005C20D3"/>
    <w:rsid w:val="005C23B7"/>
    <w:rsid w:val="005C3D15"/>
    <w:rsid w:val="005C43B0"/>
    <w:rsid w:val="005C45CD"/>
    <w:rsid w:val="005C4935"/>
    <w:rsid w:val="005C5A67"/>
    <w:rsid w:val="005C6E4D"/>
    <w:rsid w:val="005C78BD"/>
    <w:rsid w:val="005C7F42"/>
    <w:rsid w:val="005D0ABE"/>
    <w:rsid w:val="005D23AD"/>
    <w:rsid w:val="005D32EE"/>
    <w:rsid w:val="005D339D"/>
    <w:rsid w:val="005D43DC"/>
    <w:rsid w:val="005D4486"/>
    <w:rsid w:val="005D53EB"/>
    <w:rsid w:val="005D57EF"/>
    <w:rsid w:val="005D6E57"/>
    <w:rsid w:val="005E1AEC"/>
    <w:rsid w:val="005E36A2"/>
    <w:rsid w:val="005E4CD9"/>
    <w:rsid w:val="005E4DCA"/>
    <w:rsid w:val="005E6667"/>
    <w:rsid w:val="005E6A8E"/>
    <w:rsid w:val="005F225E"/>
    <w:rsid w:val="005F3143"/>
    <w:rsid w:val="005F31FF"/>
    <w:rsid w:val="005F58F6"/>
    <w:rsid w:val="005F59CB"/>
    <w:rsid w:val="005F6275"/>
    <w:rsid w:val="005F632B"/>
    <w:rsid w:val="005F6A74"/>
    <w:rsid w:val="005F6B92"/>
    <w:rsid w:val="005F70B8"/>
    <w:rsid w:val="006006C7"/>
    <w:rsid w:val="00602969"/>
    <w:rsid w:val="0060365C"/>
    <w:rsid w:val="00603ADB"/>
    <w:rsid w:val="00604ED3"/>
    <w:rsid w:val="00605FEB"/>
    <w:rsid w:val="00607120"/>
    <w:rsid w:val="006074DF"/>
    <w:rsid w:val="00607AAA"/>
    <w:rsid w:val="006106E0"/>
    <w:rsid w:val="006121DA"/>
    <w:rsid w:val="00612706"/>
    <w:rsid w:val="006129A6"/>
    <w:rsid w:val="006133CC"/>
    <w:rsid w:val="00613C36"/>
    <w:rsid w:val="006148A8"/>
    <w:rsid w:val="00614BD8"/>
    <w:rsid w:val="006155DC"/>
    <w:rsid w:val="0061562F"/>
    <w:rsid w:val="00615FF9"/>
    <w:rsid w:val="006202F1"/>
    <w:rsid w:val="00620811"/>
    <w:rsid w:val="0062085E"/>
    <w:rsid w:val="006217BB"/>
    <w:rsid w:val="00622D65"/>
    <w:rsid w:val="0062353C"/>
    <w:rsid w:val="00623BF3"/>
    <w:rsid w:val="0062497E"/>
    <w:rsid w:val="0062521A"/>
    <w:rsid w:val="0062688D"/>
    <w:rsid w:val="00627D7B"/>
    <w:rsid w:val="00632D9B"/>
    <w:rsid w:val="006330B9"/>
    <w:rsid w:val="00633D53"/>
    <w:rsid w:val="00634384"/>
    <w:rsid w:val="006343B5"/>
    <w:rsid w:val="006370BE"/>
    <w:rsid w:val="00637670"/>
    <w:rsid w:val="00637EBA"/>
    <w:rsid w:val="00640807"/>
    <w:rsid w:val="00641947"/>
    <w:rsid w:val="006421EA"/>
    <w:rsid w:val="006426D6"/>
    <w:rsid w:val="00645184"/>
    <w:rsid w:val="00645392"/>
    <w:rsid w:val="006466D9"/>
    <w:rsid w:val="00646B66"/>
    <w:rsid w:val="00647207"/>
    <w:rsid w:val="00647652"/>
    <w:rsid w:val="00650908"/>
    <w:rsid w:val="00650FD7"/>
    <w:rsid w:val="0065120F"/>
    <w:rsid w:val="0065181A"/>
    <w:rsid w:val="00654897"/>
    <w:rsid w:val="00655423"/>
    <w:rsid w:val="006562A6"/>
    <w:rsid w:val="00656B42"/>
    <w:rsid w:val="00657395"/>
    <w:rsid w:val="006574FC"/>
    <w:rsid w:val="00657C8E"/>
    <w:rsid w:val="00657F99"/>
    <w:rsid w:val="00660055"/>
    <w:rsid w:val="00660768"/>
    <w:rsid w:val="00660F43"/>
    <w:rsid w:val="006614CE"/>
    <w:rsid w:val="006621E0"/>
    <w:rsid w:val="0066345D"/>
    <w:rsid w:val="00663613"/>
    <w:rsid w:val="006642AF"/>
    <w:rsid w:val="00665A59"/>
    <w:rsid w:val="006664BF"/>
    <w:rsid w:val="006665FA"/>
    <w:rsid w:val="00667D56"/>
    <w:rsid w:val="00670F4F"/>
    <w:rsid w:val="006715AE"/>
    <w:rsid w:val="00672F37"/>
    <w:rsid w:val="0067329A"/>
    <w:rsid w:val="00673554"/>
    <w:rsid w:val="00673AAB"/>
    <w:rsid w:val="00675917"/>
    <w:rsid w:val="00675F6B"/>
    <w:rsid w:val="00676405"/>
    <w:rsid w:val="00676BE3"/>
    <w:rsid w:val="006775CA"/>
    <w:rsid w:val="00680191"/>
    <w:rsid w:val="00681F4B"/>
    <w:rsid w:val="00682191"/>
    <w:rsid w:val="00682881"/>
    <w:rsid w:val="00683B18"/>
    <w:rsid w:val="006845E7"/>
    <w:rsid w:val="00684BD5"/>
    <w:rsid w:val="0068587C"/>
    <w:rsid w:val="00685D37"/>
    <w:rsid w:val="006867D6"/>
    <w:rsid w:val="006868A4"/>
    <w:rsid w:val="00686A65"/>
    <w:rsid w:val="006875D5"/>
    <w:rsid w:val="006904BF"/>
    <w:rsid w:val="00691554"/>
    <w:rsid w:val="006927D1"/>
    <w:rsid w:val="00693ADF"/>
    <w:rsid w:val="00694569"/>
    <w:rsid w:val="006953E0"/>
    <w:rsid w:val="00695449"/>
    <w:rsid w:val="0069578A"/>
    <w:rsid w:val="006957AB"/>
    <w:rsid w:val="00696E54"/>
    <w:rsid w:val="006978B2"/>
    <w:rsid w:val="00697BE5"/>
    <w:rsid w:val="00697C63"/>
    <w:rsid w:val="006A0936"/>
    <w:rsid w:val="006A11E9"/>
    <w:rsid w:val="006A1514"/>
    <w:rsid w:val="006A212F"/>
    <w:rsid w:val="006A2275"/>
    <w:rsid w:val="006A2DE0"/>
    <w:rsid w:val="006A36EE"/>
    <w:rsid w:val="006A3CC1"/>
    <w:rsid w:val="006A474B"/>
    <w:rsid w:val="006A6823"/>
    <w:rsid w:val="006A6AC3"/>
    <w:rsid w:val="006A7137"/>
    <w:rsid w:val="006A715F"/>
    <w:rsid w:val="006B062C"/>
    <w:rsid w:val="006B098F"/>
    <w:rsid w:val="006B2580"/>
    <w:rsid w:val="006B25C0"/>
    <w:rsid w:val="006B2D10"/>
    <w:rsid w:val="006B58F2"/>
    <w:rsid w:val="006B6488"/>
    <w:rsid w:val="006B6EF4"/>
    <w:rsid w:val="006B7B38"/>
    <w:rsid w:val="006B7E97"/>
    <w:rsid w:val="006C1452"/>
    <w:rsid w:val="006C1D6C"/>
    <w:rsid w:val="006C1F9B"/>
    <w:rsid w:val="006C44CD"/>
    <w:rsid w:val="006C4DE0"/>
    <w:rsid w:val="006C546E"/>
    <w:rsid w:val="006C5C46"/>
    <w:rsid w:val="006C608D"/>
    <w:rsid w:val="006C63F7"/>
    <w:rsid w:val="006C6816"/>
    <w:rsid w:val="006C6F8D"/>
    <w:rsid w:val="006C72F0"/>
    <w:rsid w:val="006D075E"/>
    <w:rsid w:val="006D09F1"/>
    <w:rsid w:val="006D0ECB"/>
    <w:rsid w:val="006D1345"/>
    <w:rsid w:val="006D2585"/>
    <w:rsid w:val="006D2A7A"/>
    <w:rsid w:val="006D32FF"/>
    <w:rsid w:val="006D3B4E"/>
    <w:rsid w:val="006D3E0F"/>
    <w:rsid w:val="006D3FB3"/>
    <w:rsid w:val="006D4DBF"/>
    <w:rsid w:val="006D55D1"/>
    <w:rsid w:val="006D5CF4"/>
    <w:rsid w:val="006D6119"/>
    <w:rsid w:val="006D69C8"/>
    <w:rsid w:val="006D767B"/>
    <w:rsid w:val="006D76D6"/>
    <w:rsid w:val="006D7E3A"/>
    <w:rsid w:val="006D7EC4"/>
    <w:rsid w:val="006E129C"/>
    <w:rsid w:val="006E1F6B"/>
    <w:rsid w:val="006E2283"/>
    <w:rsid w:val="006E2C86"/>
    <w:rsid w:val="006E3437"/>
    <w:rsid w:val="006E3715"/>
    <w:rsid w:val="006E3ECC"/>
    <w:rsid w:val="006E48D1"/>
    <w:rsid w:val="006E4CF3"/>
    <w:rsid w:val="006E698D"/>
    <w:rsid w:val="006E6E8D"/>
    <w:rsid w:val="006E724B"/>
    <w:rsid w:val="006E75A1"/>
    <w:rsid w:val="006F0C13"/>
    <w:rsid w:val="006F16FF"/>
    <w:rsid w:val="006F22A5"/>
    <w:rsid w:val="006F2403"/>
    <w:rsid w:val="006F29CD"/>
    <w:rsid w:val="006F4061"/>
    <w:rsid w:val="006F6BBB"/>
    <w:rsid w:val="006F7726"/>
    <w:rsid w:val="006F7DB2"/>
    <w:rsid w:val="00701F23"/>
    <w:rsid w:val="00702A54"/>
    <w:rsid w:val="007037B2"/>
    <w:rsid w:val="007048B6"/>
    <w:rsid w:val="00704FBD"/>
    <w:rsid w:val="0070505E"/>
    <w:rsid w:val="00705837"/>
    <w:rsid w:val="00705A08"/>
    <w:rsid w:val="00705B48"/>
    <w:rsid w:val="007066A8"/>
    <w:rsid w:val="007103A7"/>
    <w:rsid w:val="00711C2F"/>
    <w:rsid w:val="00713244"/>
    <w:rsid w:val="00713AA5"/>
    <w:rsid w:val="00713BB9"/>
    <w:rsid w:val="007140CE"/>
    <w:rsid w:val="00715103"/>
    <w:rsid w:val="00715236"/>
    <w:rsid w:val="00715B76"/>
    <w:rsid w:val="007165FE"/>
    <w:rsid w:val="007168D4"/>
    <w:rsid w:val="00716E86"/>
    <w:rsid w:val="00717056"/>
    <w:rsid w:val="0071715B"/>
    <w:rsid w:val="00720339"/>
    <w:rsid w:val="0072167B"/>
    <w:rsid w:val="00721849"/>
    <w:rsid w:val="00722E2B"/>
    <w:rsid w:val="007244EA"/>
    <w:rsid w:val="007257B9"/>
    <w:rsid w:val="0072597B"/>
    <w:rsid w:val="00725ECB"/>
    <w:rsid w:val="007265A3"/>
    <w:rsid w:val="0072794F"/>
    <w:rsid w:val="007279D4"/>
    <w:rsid w:val="007316BA"/>
    <w:rsid w:val="00732195"/>
    <w:rsid w:val="00732E46"/>
    <w:rsid w:val="00734469"/>
    <w:rsid w:val="007350A9"/>
    <w:rsid w:val="007357E5"/>
    <w:rsid w:val="00737435"/>
    <w:rsid w:val="00737BE6"/>
    <w:rsid w:val="00740773"/>
    <w:rsid w:val="00740805"/>
    <w:rsid w:val="00740F65"/>
    <w:rsid w:val="007412D0"/>
    <w:rsid w:val="00741383"/>
    <w:rsid w:val="00742B3C"/>
    <w:rsid w:val="00742E08"/>
    <w:rsid w:val="007438AE"/>
    <w:rsid w:val="00744811"/>
    <w:rsid w:val="007448A0"/>
    <w:rsid w:val="00744D9E"/>
    <w:rsid w:val="0074548C"/>
    <w:rsid w:val="00746AB2"/>
    <w:rsid w:val="007471F4"/>
    <w:rsid w:val="0074765E"/>
    <w:rsid w:val="00751055"/>
    <w:rsid w:val="0075185B"/>
    <w:rsid w:val="00751BF4"/>
    <w:rsid w:val="00752528"/>
    <w:rsid w:val="007533A0"/>
    <w:rsid w:val="00753954"/>
    <w:rsid w:val="00753D77"/>
    <w:rsid w:val="00753E18"/>
    <w:rsid w:val="0075421F"/>
    <w:rsid w:val="007555C5"/>
    <w:rsid w:val="007556FE"/>
    <w:rsid w:val="00755846"/>
    <w:rsid w:val="0075735A"/>
    <w:rsid w:val="00760DFB"/>
    <w:rsid w:val="007616EC"/>
    <w:rsid w:val="007617A3"/>
    <w:rsid w:val="00761B01"/>
    <w:rsid w:val="00761F63"/>
    <w:rsid w:val="0076272C"/>
    <w:rsid w:val="007636BE"/>
    <w:rsid w:val="0076406D"/>
    <w:rsid w:val="00764D66"/>
    <w:rsid w:val="007650A2"/>
    <w:rsid w:val="0076658F"/>
    <w:rsid w:val="007665AD"/>
    <w:rsid w:val="00766810"/>
    <w:rsid w:val="00767421"/>
    <w:rsid w:val="00767F62"/>
    <w:rsid w:val="00770192"/>
    <w:rsid w:val="00770808"/>
    <w:rsid w:val="00771066"/>
    <w:rsid w:val="007726C7"/>
    <w:rsid w:val="00772DBD"/>
    <w:rsid w:val="007733D4"/>
    <w:rsid w:val="00774283"/>
    <w:rsid w:val="00774F8F"/>
    <w:rsid w:val="0077582C"/>
    <w:rsid w:val="00776492"/>
    <w:rsid w:val="00776A2B"/>
    <w:rsid w:val="00776F5C"/>
    <w:rsid w:val="007778E7"/>
    <w:rsid w:val="00780600"/>
    <w:rsid w:val="00781278"/>
    <w:rsid w:val="00782DC2"/>
    <w:rsid w:val="00783C43"/>
    <w:rsid w:val="00784E1D"/>
    <w:rsid w:val="0078541A"/>
    <w:rsid w:val="00787585"/>
    <w:rsid w:val="00787825"/>
    <w:rsid w:val="0079028D"/>
    <w:rsid w:val="007909C9"/>
    <w:rsid w:val="00790DD3"/>
    <w:rsid w:val="00793477"/>
    <w:rsid w:val="007934EC"/>
    <w:rsid w:val="00794169"/>
    <w:rsid w:val="00794F83"/>
    <w:rsid w:val="00796382"/>
    <w:rsid w:val="00796942"/>
    <w:rsid w:val="00796C11"/>
    <w:rsid w:val="00796CA7"/>
    <w:rsid w:val="00796F4C"/>
    <w:rsid w:val="0079711E"/>
    <w:rsid w:val="007A0D57"/>
    <w:rsid w:val="007A0F56"/>
    <w:rsid w:val="007A1521"/>
    <w:rsid w:val="007A1682"/>
    <w:rsid w:val="007A1ADE"/>
    <w:rsid w:val="007A1AE3"/>
    <w:rsid w:val="007A1EDB"/>
    <w:rsid w:val="007A43E5"/>
    <w:rsid w:val="007A4B20"/>
    <w:rsid w:val="007A4BF3"/>
    <w:rsid w:val="007A53DB"/>
    <w:rsid w:val="007A56F9"/>
    <w:rsid w:val="007A5916"/>
    <w:rsid w:val="007A7907"/>
    <w:rsid w:val="007A7AAF"/>
    <w:rsid w:val="007B03AD"/>
    <w:rsid w:val="007B15E4"/>
    <w:rsid w:val="007B416F"/>
    <w:rsid w:val="007B4B1A"/>
    <w:rsid w:val="007B4C00"/>
    <w:rsid w:val="007B7D03"/>
    <w:rsid w:val="007C0F1B"/>
    <w:rsid w:val="007C165A"/>
    <w:rsid w:val="007C1834"/>
    <w:rsid w:val="007C1892"/>
    <w:rsid w:val="007C2AED"/>
    <w:rsid w:val="007C2CD3"/>
    <w:rsid w:val="007C43C8"/>
    <w:rsid w:val="007C609A"/>
    <w:rsid w:val="007C61BF"/>
    <w:rsid w:val="007C69F0"/>
    <w:rsid w:val="007C6BFB"/>
    <w:rsid w:val="007D212E"/>
    <w:rsid w:val="007D2174"/>
    <w:rsid w:val="007D3130"/>
    <w:rsid w:val="007D3CCD"/>
    <w:rsid w:val="007D4025"/>
    <w:rsid w:val="007D41EF"/>
    <w:rsid w:val="007D4AF2"/>
    <w:rsid w:val="007D622E"/>
    <w:rsid w:val="007D6BA1"/>
    <w:rsid w:val="007D705B"/>
    <w:rsid w:val="007D7EB8"/>
    <w:rsid w:val="007D7FFC"/>
    <w:rsid w:val="007E191D"/>
    <w:rsid w:val="007E1B9B"/>
    <w:rsid w:val="007E1CBA"/>
    <w:rsid w:val="007E27D0"/>
    <w:rsid w:val="007E3399"/>
    <w:rsid w:val="007E591B"/>
    <w:rsid w:val="007E6522"/>
    <w:rsid w:val="007E6FA8"/>
    <w:rsid w:val="007E72B5"/>
    <w:rsid w:val="007F2C63"/>
    <w:rsid w:val="007F422E"/>
    <w:rsid w:val="007F61E0"/>
    <w:rsid w:val="007F70F2"/>
    <w:rsid w:val="007F73B2"/>
    <w:rsid w:val="007F7F61"/>
    <w:rsid w:val="008011AF"/>
    <w:rsid w:val="008013C5"/>
    <w:rsid w:val="00801A35"/>
    <w:rsid w:val="00801CCC"/>
    <w:rsid w:val="00802A9E"/>
    <w:rsid w:val="00802C81"/>
    <w:rsid w:val="00802CEA"/>
    <w:rsid w:val="008036C1"/>
    <w:rsid w:val="008040F5"/>
    <w:rsid w:val="00804C23"/>
    <w:rsid w:val="00805887"/>
    <w:rsid w:val="00805ADB"/>
    <w:rsid w:val="00806E0F"/>
    <w:rsid w:val="00810024"/>
    <w:rsid w:val="008100DF"/>
    <w:rsid w:val="00810453"/>
    <w:rsid w:val="00812C11"/>
    <w:rsid w:val="00812F03"/>
    <w:rsid w:val="008135EC"/>
    <w:rsid w:val="00813A21"/>
    <w:rsid w:val="008140B3"/>
    <w:rsid w:val="008140E6"/>
    <w:rsid w:val="008145EB"/>
    <w:rsid w:val="00814841"/>
    <w:rsid w:val="008148AB"/>
    <w:rsid w:val="00814E05"/>
    <w:rsid w:val="00815250"/>
    <w:rsid w:val="008163BC"/>
    <w:rsid w:val="00816875"/>
    <w:rsid w:val="00817C5D"/>
    <w:rsid w:val="0082002C"/>
    <w:rsid w:val="00820A82"/>
    <w:rsid w:val="008220A3"/>
    <w:rsid w:val="0082234F"/>
    <w:rsid w:val="00823004"/>
    <w:rsid w:val="00823F00"/>
    <w:rsid w:val="00824DC2"/>
    <w:rsid w:val="00825BC9"/>
    <w:rsid w:val="00825FD1"/>
    <w:rsid w:val="0082677D"/>
    <w:rsid w:val="00826DD5"/>
    <w:rsid w:val="00826F31"/>
    <w:rsid w:val="0083137D"/>
    <w:rsid w:val="0083250D"/>
    <w:rsid w:val="00833846"/>
    <w:rsid w:val="00833C2F"/>
    <w:rsid w:val="00834632"/>
    <w:rsid w:val="0083560C"/>
    <w:rsid w:val="008378F8"/>
    <w:rsid w:val="0084140E"/>
    <w:rsid w:val="00841511"/>
    <w:rsid w:val="00842260"/>
    <w:rsid w:val="00842685"/>
    <w:rsid w:val="00842B71"/>
    <w:rsid w:val="0084304F"/>
    <w:rsid w:val="008439AF"/>
    <w:rsid w:val="00844E4A"/>
    <w:rsid w:val="008461E4"/>
    <w:rsid w:val="00846C7B"/>
    <w:rsid w:val="00847700"/>
    <w:rsid w:val="0085060A"/>
    <w:rsid w:val="00850EEE"/>
    <w:rsid w:val="008520D2"/>
    <w:rsid w:val="00852549"/>
    <w:rsid w:val="00852C6B"/>
    <w:rsid w:val="00854964"/>
    <w:rsid w:val="00854BC1"/>
    <w:rsid w:val="0085584F"/>
    <w:rsid w:val="00856861"/>
    <w:rsid w:val="00856EB6"/>
    <w:rsid w:val="00857332"/>
    <w:rsid w:val="008575E3"/>
    <w:rsid w:val="00857917"/>
    <w:rsid w:val="0086026F"/>
    <w:rsid w:val="008604A9"/>
    <w:rsid w:val="00860D95"/>
    <w:rsid w:val="00861299"/>
    <w:rsid w:val="00862AC5"/>
    <w:rsid w:val="00863584"/>
    <w:rsid w:val="00863A69"/>
    <w:rsid w:val="0086472E"/>
    <w:rsid w:val="00864DCA"/>
    <w:rsid w:val="00864EE0"/>
    <w:rsid w:val="0086615F"/>
    <w:rsid w:val="00866532"/>
    <w:rsid w:val="00867435"/>
    <w:rsid w:val="008676E9"/>
    <w:rsid w:val="0086781E"/>
    <w:rsid w:val="008678D1"/>
    <w:rsid w:val="008679A9"/>
    <w:rsid w:val="00867A61"/>
    <w:rsid w:val="00867BD1"/>
    <w:rsid w:val="00870716"/>
    <w:rsid w:val="008723A9"/>
    <w:rsid w:val="008740A7"/>
    <w:rsid w:val="00874348"/>
    <w:rsid w:val="00874C7F"/>
    <w:rsid w:val="00875422"/>
    <w:rsid w:val="00876048"/>
    <w:rsid w:val="00877863"/>
    <w:rsid w:val="00877FAE"/>
    <w:rsid w:val="008806E4"/>
    <w:rsid w:val="00880BD3"/>
    <w:rsid w:val="00880E48"/>
    <w:rsid w:val="00881380"/>
    <w:rsid w:val="008813B3"/>
    <w:rsid w:val="00883BDC"/>
    <w:rsid w:val="00885F7C"/>
    <w:rsid w:val="00886B6D"/>
    <w:rsid w:val="00891C22"/>
    <w:rsid w:val="00891FAE"/>
    <w:rsid w:val="00892712"/>
    <w:rsid w:val="00892E18"/>
    <w:rsid w:val="00892E73"/>
    <w:rsid w:val="008930F9"/>
    <w:rsid w:val="0089358B"/>
    <w:rsid w:val="00893F5D"/>
    <w:rsid w:val="008945C3"/>
    <w:rsid w:val="008957D2"/>
    <w:rsid w:val="00896CA2"/>
    <w:rsid w:val="00897785"/>
    <w:rsid w:val="00897F12"/>
    <w:rsid w:val="008A1AF0"/>
    <w:rsid w:val="008A1B70"/>
    <w:rsid w:val="008A246D"/>
    <w:rsid w:val="008A36DE"/>
    <w:rsid w:val="008A4C3F"/>
    <w:rsid w:val="008A5045"/>
    <w:rsid w:val="008A5206"/>
    <w:rsid w:val="008A5D06"/>
    <w:rsid w:val="008A64F1"/>
    <w:rsid w:val="008A66DB"/>
    <w:rsid w:val="008B06BB"/>
    <w:rsid w:val="008B2866"/>
    <w:rsid w:val="008B314F"/>
    <w:rsid w:val="008B499F"/>
    <w:rsid w:val="008B4E4A"/>
    <w:rsid w:val="008C05E9"/>
    <w:rsid w:val="008C1843"/>
    <w:rsid w:val="008C2585"/>
    <w:rsid w:val="008C296A"/>
    <w:rsid w:val="008C2DCB"/>
    <w:rsid w:val="008C2E21"/>
    <w:rsid w:val="008C58B6"/>
    <w:rsid w:val="008C707B"/>
    <w:rsid w:val="008C7362"/>
    <w:rsid w:val="008C7474"/>
    <w:rsid w:val="008C7B29"/>
    <w:rsid w:val="008C7F05"/>
    <w:rsid w:val="008D02D3"/>
    <w:rsid w:val="008D17C1"/>
    <w:rsid w:val="008D1AE0"/>
    <w:rsid w:val="008D1B16"/>
    <w:rsid w:val="008D1F21"/>
    <w:rsid w:val="008D285E"/>
    <w:rsid w:val="008D37E0"/>
    <w:rsid w:val="008D5540"/>
    <w:rsid w:val="008D58D7"/>
    <w:rsid w:val="008D621E"/>
    <w:rsid w:val="008D71E4"/>
    <w:rsid w:val="008D7D69"/>
    <w:rsid w:val="008E069C"/>
    <w:rsid w:val="008E134A"/>
    <w:rsid w:val="008E13C4"/>
    <w:rsid w:val="008E1EF4"/>
    <w:rsid w:val="008E5A12"/>
    <w:rsid w:val="008E7E35"/>
    <w:rsid w:val="008F0A14"/>
    <w:rsid w:val="008F0A9A"/>
    <w:rsid w:val="008F105D"/>
    <w:rsid w:val="008F1957"/>
    <w:rsid w:val="008F2DCB"/>
    <w:rsid w:val="008F3016"/>
    <w:rsid w:val="008F38DA"/>
    <w:rsid w:val="008F398B"/>
    <w:rsid w:val="008F3AB9"/>
    <w:rsid w:val="008F3E06"/>
    <w:rsid w:val="008F44AE"/>
    <w:rsid w:val="008F4905"/>
    <w:rsid w:val="008F6BB5"/>
    <w:rsid w:val="008F6EA6"/>
    <w:rsid w:val="008F7D3C"/>
    <w:rsid w:val="0090174D"/>
    <w:rsid w:val="00902ED5"/>
    <w:rsid w:val="00903930"/>
    <w:rsid w:val="00905B41"/>
    <w:rsid w:val="009069C8"/>
    <w:rsid w:val="00907157"/>
    <w:rsid w:val="00910040"/>
    <w:rsid w:val="00912042"/>
    <w:rsid w:val="00913349"/>
    <w:rsid w:val="0091489E"/>
    <w:rsid w:val="00915380"/>
    <w:rsid w:val="00915561"/>
    <w:rsid w:val="00915A2E"/>
    <w:rsid w:val="00917306"/>
    <w:rsid w:val="0092049D"/>
    <w:rsid w:val="00920703"/>
    <w:rsid w:val="009209DC"/>
    <w:rsid w:val="00922333"/>
    <w:rsid w:val="00923310"/>
    <w:rsid w:val="00923D2B"/>
    <w:rsid w:val="009240DB"/>
    <w:rsid w:val="009241A9"/>
    <w:rsid w:val="00924448"/>
    <w:rsid w:val="009260C5"/>
    <w:rsid w:val="009277CA"/>
    <w:rsid w:val="00927DD9"/>
    <w:rsid w:val="00930200"/>
    <w:rsid w:val="00931188"/>
    <w:rsid w:val="009311DF"/>
    <w:rsid w:val="009313CC"/>
    <w:rsid w:val="0093222A"/>
    <w:rsid w:val="00932609"/>
    <w:rsid w:val="00934F42"/>
    <w:rsid w:val="00935695"/>
    <w:rsid w:val="009359EF"/>
    <w:rsid w:val="00935FDD"/>
    <w:rsid w:val="009362F2"/>
    <w:rsid w:val="00936764"/>
    <w:rsid w:val="00937FF4"/>
    <w:rsid w:val="00941EB6"/>
    <w:rsid w:val="00942667"/>
    <w:rsid w:val="00942905"/>
    <w:rsid w:val="009447A4"/>
    <w:rsid w:val="00944D7B"/>
    <w:rsid w:val="00945853"/>
    <w:rsid w:val="0094645B"/>
    <w:rsid w:val="00946A57"/>
    <w:rsid w:val="009505EC"/>
    <w:rsid w:val="00950636"/>
    <w:rsid w:val="009510BD"/>
    <w:rsid w:val="009513DA"/>
    <w:rsid w:val="00951422"/>
    <w:rsid w:val="00951CFB"/>
    <w:rsid w:val="00951E37"/>
    <w:rsid w:val="00952828"/>
    <w:rsid w:val="00952E26"/>
    <w:rsid w:val="00953332"/>
    <w:rsid w:val="009554FE"/>
    <w:rsid w:val="00956781"/>
    <w:rsid w:val="00956AF6"/>
    <w:rsid w:val="0095727B"/>
    <w:rsid w:val="00957CBE"/>
    <w:rsid w:val="0096226D"/>
    <w:rsid w:val="0096316D"/>
    <w:rsid w:val="0096536D"/>
    <w:rsid w:val="009666AD"/>
    <w:rsid w:val="00966F9E"/>
    <w:rsid w:val="009673AB"/>
    <w:rsid w:val="0097001D"/>
    <w:rsid w:val="00970970"/>
    <w:rsid w:val="009712C0"/>
    <w:rsid w:val="00972A13"/>
    <w:rsid w:val="00972B70"/>
    <w:rsid w:val="00973126"/>
    <w:rsid w:val="00973591"/>
    <w:rsid w:val="00973684"/>
    <w:rsid w:val="00974EB2"/>
    <w:rsid w:val="009758BC"/>
    <w:rsid w:val="00975C07"/>
    <w:rsid w:val="00977C6C"/>
    <w:rsid w:val="00980EE1"/>
    <w:rsid w:val="0098106F"/>
    <w:rsid w:val="0098149A"/>
    <w:rsid w:val="00981A65"/>
    <w:rsid w:val="00982082"/>
    <w:rsid w:val="00982907"/>
    <w:rsid w:val="00982A86"/>
    <w:rsid w:val="00983A7B"/>
    <w:rsid w:val="00983A93"/>
    <w:rsid w:val="00986B88"/>
    <w:rsid w:val="00987DA9"/>
    <w:rsid w:val="0099097F"/>
    <w:rsid w:val="009946E8"/>
    <w:rsid w:val="00995194"/>
    <w:rsid w:val="0099630C"/>
    <w:rsid w:val="00996637"/>
    <w:rsid w:val="00997277"/>
    <w:rsid w:val="009973C5"/>
    <w:rsid w:val="0099773E"/>
    <w:rsid w:val="009A0391"/>
    <w:rsid w:val="009A32CD"/>
    <w:rsid w:val="009A37D8"/>
    <w:rsid w:val="009A4ED7"/>
    <w:rsid w:val="009A5C62"/>
    <w:rsid w:val="009A6A4C"/>
    <w:rsid w:val="009A6D81"/>
    <w:rsid w:val="009B001C"/>
    <w:rsid w:val="009B06CE"/>
    <w:rsid w:val="009B0836"/>
    <w:rsid w:val="009B0D20"/>
    <w:rsid w:val="009B2DAD"/>
    <w:rsid w:val="009B5B4C"/>
    <w:rsid w:val="009B6895"/>
    <w:rsid w:val="009B6B5B"/>
    <w:rsid w:val="009B6C02"/>
    <w:rsid w:val="009B7298"/>
    <w:rsid w:val="009C110F"/>
    <w:rsid w:val="009C1CA7"/>
    <w:rsid w:val="009C26E1"/>
    <w:rsid w:val="009C4277"/>
    <w:rsid w:val="009C4729"/>
    <w:rsid w:val="009C5D46"/>
    <w:rsid w:val="009C6C30"/>
    <w:rsid w:val="009C7B2C"/>
    <w:rsid w:val="009D1E28"/>
    <w:rsid w:val="009D2461"/>
    <w:rsid w:val="009D352E"/>
    <w:rsid w:val="009D50B4"/>
    <w:rsid w:val="009D6D24"/>
    <w:rsid w:val="009D7E93"/>
    <w:rsid w:val="009E0A4F"/>
    <w:rsid w:val="009E0A74"/>
    <w:rsid w:val="009E1753"/>
    <w:rsid w:val="009E1EA5"/>
    <w:rsid w:val="009E23C9"/>
    <w:rsid w:val="009E3B7B"/>
    <w:rsid w:val="009E4708"/>
    <w:rsid w:val="009E494A"/>
    <w:rsid w:val="009E4B0C"/>
    <w:rsid w:val="009E5134"/>
    <w:rsid w:val="009E5195"/>
    <w:rsid w:val="009E5EBD"/>
    <w:rsid w:val="009F092C"/>
    <w:rsid w:val="009F1A3B"/>
    <w:rsid w:val="009F38A3"/>
    <w:rsid w:val="009F456A"/>
    <w:rsid w:val="009F468D"/>
    <w:rsid w:val="009F4F17"/>
    <w:rsid w:val="009F5A49"/>
    <w:rsid w:val="009F5BC4"/>
    <w:rsid w:val="009F5EA5"/>
    <w:rsid w:val="00A000F5"/>
    <w:rsid w:val="00A00AAC"/>
    <w:rsid w:val="00A00D6D"/>
    <w:rsid w:val="00A03FBC"/>
    <w:rsid w:val="00A05720"/>
    <w:rsid w:val="00A05A0E"/>
    <w:rsid w:val="00A06EF1"/>
    <w:rsid w:val="00A1068E"/>
    <w:rsid w:val="00A11D72"/>
    <w:rsid w:val="00A136F2"/>
    <w:rsid w:val="00A146D5"/>
    <w:rsid w:val="00A1521C"/>
    <w:rsid w:val="00A153A4"/>
    <w:rsid w:val="00A15FBF"/>
    <w:rsid w:val="00A161DE"/>
    <w:rsid w:val="00A16F51"/>
    <w:rsid w:val="00A1723F"/>
    <w:rsid w:val="00A1787C"/>
    <w:rsid w:val="00A17C2C"/>
    <w:rsid w:val="00A20ED4"/>
    <w:rsid w:val="00A21502"/>
    <w:rsid w:val="00A2192C"/>
    <w:rsid w:val="00A2230A"/>
    <w:rsid w:val="00A22405"/>
    <w:rsid w:val="00A23C22"/>
    <w:rsid w:val="00A24843"/>
    <w:rsid w:val="00A24D1D"/>
    <w:rsid w:val="00A24D43"/>
    <w:rsid w:val="00A251CE"/>
    <w:rsid w:val="00A25A47"/>
    <w:rsid w:val="00A25EBC"/>
    <w:rsid w:val="00A265E4"/>
    <w:rsid w:val="00A267CA"/>
    <w:rsid w:val="00A278E2"/>
    <w:rsid w:val="00A27C59"/>
    <w:rsid w:val="00A3006C"/>
    <w:rsid w:val="00A30304"/>
    <w:rsid w:val="00A3071B"/>
    <w:rsid w:val="00A307DC"/>
    <w:rsid w:val="00A30A38"/>
    <w:rsid w:val="00A30BDC"/>
    <w:rsid w:val="00A3284F"/>
    <w:rsid w:val="00A3441F"/>
    <w:rsid w:val="00A35127"/>
    <w:rsid w:val="00A35855"/>
    <w:rsid w:val="00A370BE"/>
    <w:rsid w:val="00A37D4F"/>
    <w:rsid w:val="00A37D97"/>
    <w:rsid w:val="00A41817"/>
    <w:rsid w:val="00A41D2B"/>
    <w:rsid w:val="00A41D9B"/>
    <w:rsid w:val="00A42E50"/>
    <w:rsid w:val="00A445AB"/>
    <w:rsid w:val="00A45370"/>
    <w:rsid w:val="00A461AC"/>
    <w:rsid w:val="00A46274"/>
    <w:rsid w:val="00A46CFE"/>
    <w:rsid w:val="00A46FEC"/>
    <w:rsid w:val="00A476B2"/>
    <w:rsid w:val="00A47B1A"/>
    <w:rsid w:val="00A5051D"/>
    <w:rsid w:val="00A50DEA"/>
    <w:rsid w:val="00A53FA8"/>
    <w:rsid w:val="00A54A82"/>
    <w:rsid w:val="00A54C28"/>
    <w:rsid w:val="00A54C67"/>
    <w:rsid w:val="00A5561A"/>
    <w:rsid w:val="00A56AF7"/>
    <w:rsid w:val="00A57026"/>
    <w:rsid w:val="00A57E95"/>
    <w:rsid w:val="00A602E1"/>
    <w:rsid w:val="00A6034B"/>
    <w:rsid w:val="00A60AF0"/>
    <w:rsid w:val="00A61656"/>
    <w:rsid w:val="00A62669"/>
    <w:rsid w:val="00A6418B"/>
    <w:rsid w:val="00A6433C"/>
    <w:rsid w:val="00A64A40"/>
    <w:rsid w:val="00A672A3"/>
    <w:rsid w:val="00A678FA"/>
    <w:rsid w:val="00A67A8F"/>
    <w:rsid w:val="00A67B1B"/>
    <w:rsid w:val="00A70348"/>
    <w:rsid w:val="00A708EE"/>
    <w:rsid w:val="00A70CAC"/>
    <w:rsid w:val="00A70D1E"/>
    <w:rsid w:val="00A70D8D"/>
    <w:rsid w:val="00A714CA"/>
    <w:rsid w:val="00A72312"/>
    <w:rsid w:val="00A72F25"/>
    <w:rsid w:val="00A736E5"/>
    <w:rsid w:val="00A73706"/>
    <w:rsid w:val="00A7394A"/>
    <w:rsid w:val="00A73B0E"/>
    <w:rsid w:val="00A7486D"/>
    <w:rsid w:val="00A74F99"/>
    <w:rsid w:val="00A750CF"/>
    <w:rsid w:val="00A75471"/>
    <w:rsid w:val="00A75864"/>
    <w:rsid w:val="00A75991"/>
    <w:rsid w:val="00A77723"/>
    <w:rsid w:val="00A81A4E"/>
    <w:rsid w:val="00A82B15"/>
    <w:rsid w:val="00A84581"/>
    <w:rsid w:val="00A84C28"/>
    <w:rsid w:val="00A8555E"/>
    <w:rsid w:val="00A8597B"/>
    <w:rsid w:val="00A85E2E"/>
    <w:rsid w:val="00A86A7A"/>
    <w:rsid w:val="00A90C7C"/>
    <w:rsid w:val="00A913AF"/>
    <w:rsid w:val="00A91733"/>
    <w:rsid w:val="00A923B3"/>
    <w:rsid w:val="00A92BD7"/>
    <w:rsid w:val="00A92E0C"/>
    <w:rsid w:val="00A93911"/>
    <w:rsid w:val="00A93B3A"/>
    <w:rsid w:val="00A94964"/>
    <w:rsid w:val="00A9516C"/>
    <w:rsid w:val="00A95B89"/>
    <w:rsid w:val="00A96195"/>
    <w:rsid w:val="00A961A6"/>
    <w:rsid w:val="00A971EA"/>
    <w:rsid w:val="00A97434"/>
    <w:rsid w:val="00A9764A"/>
    <w:rsid w:val="00AA00B8"/>
    <w:rsid w:val="00AA06FA"/>
    <w:rsid w:val="00AA128E"/>
    <w:rsid w:val="00AA13E9"/>
    <w:rsid w:val="00AA19F3"/>
    <w:rsid w:val="00AA4D6A"/>
    <w:rsid w:val="00AA5ABC"/>
    <w:rsid w:val="00AA5B92"/>
    <w:rsid w:val="00AA67EC"/>
    <w:rsid w:val="00AA69A3"/>
    <w:rsid w:val="00AA6A79"/>
    <w:rsid w:val="00AA7C03"/>
    <w:rsid w:val="00AA7E5B"/>
    <w:rsid w:val="00AB047E"/>
    <w:rsid w:val="00AB055E"/>
    <w:rsid w:val="00AB0F84"/>
    <w:rsid w:val="00AB0FF5"/>
    <w:rsid w:val="00AB109A"/>
    <w:rsid w:val="00AB1B00"/>
    <w:rsid w:val="00AB264E"/>
    <w:rsid w:val="00AB3991"/>
    <w:rsid w:val="00AB3E0D"/>
    <w:rsid w:val="00AB4A45"/>
    <w:rsid w:val="00AB571A"/>
    <w:rsid w:val="00AB65CD"/>
    <w:rsid w:val="00AB72BF"/>
    <w:rsid w:val="00AB7CD3"/>
    <w:rsid w:val="00AC0203"/>
    <w:rsid w:val="00AC2C3F"/>
    <w:rsid w:val="00AC4D58"/>
    <w:rsid w:val="00AC505B"/>
    <w:rsid w:val="00AC6483"/>
    <w:rsid w:val="00AC683F"/>
    <w:rsid w:val="00AC69E6"/>
    <w:rsid w:val="00AC713A"/>
    <w:rsid w:val="00AC7CB2"/>
    <w:rsid w:val="00AD0D00"/>
    <w:rsid w:val="00AD144A"/>
    <w:rsid w:val="00AD1899"/>
    <w:rsid w:val="00AD251C"/>
    <w:rsid w:val="00AD2A52"/>
    <w:rsid w:val="00AD313A"/>
    <w:rsid w:val="00AD3358"/>
    <w:rsid w:val="00AD40A5"/>
    <w:rsid w:val="00AD58D6"/>
    <w:rsid w:val="00AD5BBD"/>
    <w:rsid w:val="00AD5D87"/>
    <w:rsid w:val="00AD7F32"/>
    <w:rsid w:val="00AE039F"/>
    <w:rsid w:val="00AE1296"/>
    <w:rsid w:val="00AE1828"/>
    <w:rsid w:val="00AE1F2E"/>
    <w:rsid w:val="00AE2C0A"/>
    <w:rsid w:val="00AE3210"/>
    <w:rsid w:val="00AE3812"/>
    <w:rsid w:val="00AE4BAD"/>
    <w:rsid w:val="00AE59AE"/>
    <w:rsid w:val="00AE75DF"/>
    <w:rsid w:val="00AF18A3"/>
    <w:rsid w:val="00AF18CA"/>
    <w:rsid w:val="00AF28D5"/>
    <w:rsid w:val="00AF2D4B"/>
    <w:rsid w:val="00AF4828"/>
    <w:rsid w:val="00AF4DF3"/>
    <w:rsid w:val="00AF4FAA"/>
    <w:rsid w:val="00AF6135"/>
    <w:rsid w:val="00AF6238"/>
    <w:rsid w:val="00AF62D3"/>
    <w:rsid w:val="00AF6BFC"/>
    <w:rsid w:val="00AF7176"/>
    <w:rsid w:val="00AF7D8E"/>
    <w:rsid w:val="00AF7FEA"/>
    <w:rsid w:val="00B008A2"/>
    <w:rsid w:val="00B01BC9"/>
    <w:rsid w:val="00B025DE"/>
    <w:rsid w:val="00B02956"/>
    <w:rsid w:val="00B02E05"/>
    <w:rsid w:val="00B031C8"/>
    <w:rsid w:val="00B03788"/>
    <w:rsid w:val="00B04206"/>
    <w:rsid w:val="00B05035"/>
    <w:rsid w:val="00B05242"/>
    <w:rsid w:val="00B0568B"/>
    <w:rsid w:val="00B06072"/>
    <w:rsid w:val="00B06B06"/>
    <w:rsid w:val="00B07005"/>
    <w:rsid w:val="00B07052"/>
    <w:rsid w:val="00B07D20"/>
    <w:rsid w:val="00B105C6"/>
    <w:rsid w:val="00B10905"/>
    <w:rsid w:val="00B10B71"/>
    <w:rsid w:val="00B13ABA"/>
    <w:rsid w:val="00B152FE"/>
    <w:rsid w:val="00B15773"/>
    <w:rsid w:val="00B15998"/>
    <w:rsid w:val="00B159A1"/>
    <w:rsid w:val="00B15E41"/>
    <w:rsid w:val="00B160CC"/>
    <w:rsid w:val="00B17821"/>
    <w:rsid w:val="00B17C95"/>
    <w:rsid w:val="00B223D2"/>
    <w:rsid w:val="00B22EFC"/>
    <w:rsid w:val="00B2315A"/>
    <w:rsid w:val="00B238FC"/>
    <w:rsid w:val="00B24AB2"/>
    <w:rsid w:val="00B253F5"/>
    <w:rsid w:val="00B26FCE"/>
    <w:rsid w:val="00B27337"/>
    <w:rsid w:val="00B278DD"/>
    <w:rsid w:val="00B31C73"/>
    <w:rsid w:val="00B327C7"/>
    <w:rsid w:val="00B32950"/>
    <w:rsid w:val="00B329FD"/>
    <w:rsid w:val="00B32C32"/>
    <w:rsid w:val="00B32F95"/>
    <w:rsid w:val="00B33E42"/>
    <w:rsid w:val="00B34621"/>
    <w:rsid w:val="00B35921"/>
    <w:rsid w:val="00B367E2"/>
    <w:rsid w:val="00B37BA4"/>
    <w:rsid w:val="00B37BC6"/>
    <w:rsid w:val="00B40387"/>
    <w:rsid w:val="00B40CFB"/>
    <w:rsid w:val="00B4120B"/>
    <w:rsid w:val="00B417E4"/>
    <w:rsid w:val="00B41BA9"/>
    <w:rsid w:val="00B41D4F"/>
    <w:rsid w:val="00B434D6"/>
    <w:rsid w:val="00B437F0"/>
    <w:rsid w:val="00B44D62"/>
    <w:rsid w:val="00B45A59"/>
    <w:rsid w:val="00B45FBB"/>
    <w:rsid w:val="00B50167"/>
    <w:rsid w:val="00B51DBE"/>
    <w:rsid w:val="00B538F4"/>
    <w:rsid w:val="00B53C29"/>
    <w:rsid w:val="00B53D25"/>
    <w:rsid w:val="00B54742"/>
    <w:rsid w:val="00B54E36"/>
    <w:rsid w:val="00B5556A"/>
    <w:rsid w:val="00B55E63"/>
    <w:rsid w:val="00B57240"/>
    <w:rsid w:val="00B61BAB"/>
    <w:rsid w:val="00B6355E"/>
    <w:rsid w:val="00B63915"/>
    <w:rsid w:val="00B63984"/>
    <w:rsid w:val="00B64756"/>
    <w:rsid w:val="00B65702"/>
    <w:rsid w:val="00B663FE"/>
    <w:rsid w:val="00B666DD"/>
    <w:rsid w:val="00B67AF7"/>
    <w:rsid w:val="00B67D36"/>
    <w:rsid w:val="00B67F0C"/>
    <w:rsid w:val="00B704B5"/>
    <w:rsid w:val="00B71AF3"/>
    <w:rsid w:val="00B725FF"/>
    <w:rsid w:val="00B72B37"/>
    <w:rsid w:val="00B72E25"/>
    <w:rsid w:val="00B72F90"/>
    <w:rsid w:val="00B73440"/>
    <w:rsid w:val="00B739EC"/>
    <w:rsid w:val="00B74522"/>
    <w:rsid w:val="00B75461"/>
    <w:rsid w:val="00B771DA"/>
    <w:rsid w:val="00B81B3E"/>
    <w:rsid w:val="00B82049"/>
    <w:rsid w:val="00B84CBF"/>
    <w:rsid w:val="00B86784"/>
    <w:rsid w:val="00B871E1"/>
    <w:rsid w:val="00B87FE6"/>
    <w:rsid w:val="00B91FCD"/>
    <w:rsid w:val="00B92D9D"/>
    <w:rsid w:val="00B92E2D"/>
    <w:rsid w:val="00B92F0C"/>
    <w:rsid w:val="00B94498"/>
    <w:rsid w:val="00B94537"/>
    <w:rsid w:val="00B945D6"/>
    <w:rsid w:val="00B964B4"/>
    <w:rsid w:val="00B96785"/>
    <w:rsid w:val="00B9705F"/>
    <w:rsid w:val="00B974B7"/>
    <w:rsid w:val="00B97515"/>
    <w:rsid w:val="00BA0045"/>
    <w:rsid w:val="00BA05F3"/>
    <w:rsid w:val="00BA08C7"/>
    <w:rsid w:val="00BA103B"/>
    <w:rsid w:val="00BA20A6"/>
    <w:rsid w:val="00BA2B88"/>
    <w:rsid w:val="00BA57BC"/>
    <w:rsid w:val="00BA5E94"/>
    <w:rsid w:val="00BA6763"/>
    <w:rsid w:val="00BA7C26"/>
    <w:rsid w:val="00BB0022"/>
    <w:rsid w:val="00BB0058"/>
    <w:rsid w:val="00BB0358"/>
    <w:rsid w:val="00BB0669"/>
    <w:rsid w:val="00BB0906"/>
    <w:rsid w:val="00BB131B"/>
    <w:rsid w:val="00BB16BE"/>
    <w:rsid w:val="00BB16F1"/>
    <w:rsid w:val="00BB2C78"/>
    <w:rsid w:val="00BB3947"/>
    <w:rsid w:val="00BB3B00"/>
    <w:rsid w:val="00BB46A5"/>
    <w:rsid w:val="00BB4E2D"/>
    <w:rsid w:val="00BB6CD3"/>
    <w:rsid w:val="00BB741D"/>
    <w:rsid w:val="00BC196E"/>
    <w:rsid w:val="00BC3012"/>
    <w:rsid w:val="00BC373C"/>
    <w:rsid w:val="00BC45D7"/>
    <w:rsid w:val="00BC4A9B"/>
    <w:rsid w:val="00BC4C45"/>
    <w:rsid w:val="00BC51C7"/>
    <w:rsid w:val="00BC53A5"/>
    <w:rsid w:val="00BC62D8"/>
    <w:rsid w:val="00BD1EE8"/>
    <w:rsid w:val="00BD2377"/>
    <w:rsid w:val="00BD2AA4"/>
    <w:rsid w:val="00BD3BAA"/>
    <w:rsid w:val="00BD5D81"/>
    <w:rsid w:val="00BD63C1"/>
    <w:rsid w:val="00BD66BC"/>
    <w:rsid w:val="00BD700F"/>
    <w:rsid w:val="00BD7246"/>
    <w:rsid w:val="00BD78C7"/>
    <w:rsid w:val="00BD7A54"/>
    <w:rsid w:val="00BE0192"/>
    <w:rsid w:val="00BE2224"/>
    <w:rsid w:val="00BE27B1"/>
    <w:rsid w:val="00BE2DFE"/>
    <w:rsid w:val="00BE2F7A"/>
    <w:rsid w:val="00BE38A7"/>
    <w:rsid w:val="00BE41C6"/>
    <w:rsid w:val="00BE45EE"/>
    <w:rsid w:val="00BE6C04"/>
    <w:rsid w:val="00BE7575"/>
    <w:rsid w:val="00BF44D9"/>
    <w:rsid w:val="00BF4AEC"/>
    <w:rsid w:val="00BF4C38"/>
    <w:rsid w:val="00BF7131"/>
    <w:rsid w:val="00BF7CC7"/>
    <w:rsid w:val="00C00694"/>
    <w:rsid w:val="00C008AA"/>
    <w:rsid w:val="00C02087"/>
    <w:rsid w:val="00C025A6"/>
    <w:rsid w:val="00C02D6C"/>
    <w:rsid w:val="00C032BC"/>
    <w:rsid w:val="00C0348B"/>
    <w:rsid w:val="00C059E2"/>
    <w:rsid w:val="00C06300"/>
    <w:rsid w:val="00C100DA"/>
    <w:rsid w:val="00C106D3"/>
    <w:rsid w:val="00C10739"/>
    <w:rsid w:val="00C11309"/>
    <w:rsid w:val="00C11BDB"/>
    <w:rsid w:val="00C11D77"/>
    <w:rsid w:val="00C1204B"/>
    <w:rsid w:val="00C1253E"/>
    <w:rsid w:val="00C1330C"/>
    <w:rsid w:val="00C13912"/>
    <w:rsid w:val="00C15430"/>
    <w:rsid w:val="00C15C1C"/>
    <w:rsid w:val="00C1602B"/>
    <w:rsid w:val="00C16A72"/>
    <w:rsid w:val="00C16B41"/>
    <w:rsid w:val="00C17BE5"/>
    <w:rsid w:val="00C17DEF"/>
    <w:rsid w:val="00C223FC"/>
    <w:rsid w:val="00C23418"/>
    <w:rsid w:val="00C23640"/>
    <w:rsid w:val="00C23DFD"/>
    <w:rsid w:val="00C246D6"/>
    <w:rsid w:val="00C25B2F"/>
    <w:rsid w:val="00C25CB3"/>
    <w:rsid w:val="00C30387"/>
    <w:rsid w:val="00C30B49"/>
    <w:rsid w:val="00C30FAD"/>
    <w:rsid w:val="00C32666"/>
    <w:rsid w:val="00C32AE0"/>
    <w:rsid w:val="00C33026"/>
    <w:rsid w:val="00C35DF1"/>
    <w:rsid w:val="00C362FD"/>
    <w:rsid w:val="00C36BA2"/>
    <w:rsid w:val="00C3780F"/>
    <w:rsid w:val="00C43556"/>
    <w:rsid w:val="00C437AE"/>
    <w:rsid w:val="00C442B4"/>
    <w:rsid w:val="00C44CC5"/>
    <w:rsid w:val="00C45AE5"/>
    <w:rsid w:val="00C45BD0"/>
    <w:rsid w:val="00C470F6"/>
    <w:rsid w:val="00C4758F"/>
    <w:rsid w:val="00C53DBB"/>
    <w:rsid w:val="00C53EF3"/>
    <w:rsid w:val="00C55920"/>
    <w:rsid w:val="00C564A3"/>
    <w:rsid w:val="00C56E44"/>
    <w:rsid w:val="00C57042"/>
    <w:rsid w:val="00C57877"/>
    <w:rsid w:val="00C57887"/>
    <w:rsid w:val="00C60310"/>
    <w:rsid w:val="00C60F1E"/>
    <w:rsid w:val="00C61089"/>
    <w:rsid w:val="00C625CE"/>
    <w:rsid w:val="00C62962"/>
    <w:rsid w:val="00C6396C"/>
    <w:rsid w:val="00C64462"/>
    <w:rsid w:val="00C66357"/>
    <w:rsid w:val="00C678CC"/>
    <w:rsid w:val="00C67BDC"/>
    <w:rsid w:val="00C70D1F"/>
    <w:rsid w:val="00C71950"/>
    <w:rsid w:val="00C71E9A"/>
    <w:rsid w:val="00C72046"/>
    <w:rsid w:val="00C72D13"/>
    <w:rsid w:val="00C73771"/>
    <w:rsid w:val="00C740C2"/>
    <w:rsid w:val="00C744CF"/>
    <w:rsid w:val="00C76BCB"/>
    <w:rsid w:val="00C771B1"/>
    <w:rsid w:val="00C77D54"/>
    <w:rsid w:val="00C80141"/>
    <w:rsid w:val="00C801D9"/>
    <w:rsid w:val="00C80BB6"/>
    <w:rsid w:val="00C80C79"/>
    <w:rsid w:val="00C81D42"/>
    <w:rsid w:val="00C8385A"/>
    <w:rsid w:val="00C83963"/>
    <w:rsid w:val="00C84239"/>
    <w:rsid w:val="00C85CF7"/>
    <w:rsid w:val="00C87745"/>
    <w:rsid w:val="00C878BC"/>
    <w:rsid w:val="00C879E0"/>
    <w:rsid w:val="00C905EB"/>
    <w:rsid w:val="00C910FE"/>
    <w:rsid w:val="00C9123B"/>
    <w:rsid w:val="00C918CF"/>
    <w:rsid w:val="00C92519"/>
    <w:rsid w:val="00C92AA2"/>
    <w:rsid w:val="00C93E69"/>
    <w:rsid w:val="00C9438A"/>
    <w:rsid w:val="00C94BA3"/>
    <w:rsid w:val="00C95077"/>
    <w:rsid w:val="00C950D8"/>
    <w:rsid w:val="00C953FB"/>
    <w:rsid w:val="00C95880"/>
    <w:rsid w:val="00C95AA2"/>
    <w:rsid w:val="00C96D3F"/>
    <w:rsid w:val="00C97C38"/>
    <w:rsid w:val="00CA1880"/>
    <w:rsid w:val="00CA2F12"/>
    <w:rsid w:val="00CA2FAE"/>
    <w:rsid w:val="00CA38A2"/>
    <w:rsid w:val="00CA3AB6"/>
    <w:rsid w:val="00CA3F6B"/>
    <w:rsid w:val="00CA41BB"/>
    <w:rsid w:val="00CB18BE"/>
    <w:rsid w:val="00CB40DE"/>
    <w:rsid w:val="00CB4F26"/>
    <w:rsid w:val="00CB79F6"/>
    <w:rsid w:val="00CC015C"/>
    <w:rsid w:val="00CC0EE9"/>
    <w:rsid w:val="00CC17C4"/>
    <w:rsid w:val="00CC21BD"/>
    <w:rsid w:val="00CC252A"/>
    <w:rsid w:val="00CC2776"/>
    <w:rsid w:val="00CC297B"/>
    <w:rsid w:val="00CC2A23"/>
    <w:rsid w:val="00CC2CCF"/>
    <w:rsid w:val="00CC4109"/>
    <w:rsid w:val="00CC45E4"/>
    <w:rsid w:val="00CC4917"/>
    <w:rsid w:val="00CC5116"/>
    <w:rsid w:val="00CC5456"/>
    <w:rsid w:val="00CC5A0D"/>
    <w:rsid w:val="00CC69B5"/>
    <w:rsid w:val="00CC7C9C"/>
    <w:rsid w:val="00CC7FF4"/>
    <w:rsid w:val="00CD0482"/>
    <w:rsid w:val="00CD07D9"/>
    <w:rsid w:val="00CD16D1"/>
    <w:rsid w:val="00CD31C2"/>
    <w:rsid w:val="00CD320F"/>
    <w:rsid w:val="00CD3335"/>
    <w:rsid w:val="00CD41BD"/>
    <w:rsid w:val="00CD42FA"/>
    <w:rsid w:val="00CD4C58"/>
    <w:rsid w:val="00CD6415"/>
    <w:rsid w:val="00CD66D6"/>
    <w:rsid w:val="00CE0203"/>
    <w:rsid w:val="00CE0D4B"/>
    <w:rsid w:val="00CE0E00"/>
    <w:rsid w:val="00CE0F95"/>
    <w:rsid w:val="00CE1962"/>
    <w:rsid w:val="00CE1D9D"/>
    <w:rsid w:val="00CE2755"/>
    <w:rsid w:val="00CE3BF2"/>
    <w:rsid w:val="00CE4095"/>
    <w:rsid w:val="00CE40B7"/>
    <w:rsid w:val="00CE4924"/>
    <w:rsid w:val="00CE4961"/>
    <w:rsid w:val="00CE536F"/>
    <w:rsid w:val="00CE5A4D"/>
    <w:rsid w:val="00CE6296"/>
    <w:rsid w:val="00CE6C97"/>
    <w:rsid w:val="00CE728F"/>
    <w:rsid w:val="00CE75A4"/>
    <w:rsid w:val="00CE7997"/>
    <w:rsid w:val="00CF14AC"/>
    <w:rsid w:val="00CF1CE0"/>
    <w:rsid w:val="00CF3188"/>
    <w:rsid w:val="00CF3B29"/>
    <w:rsid w:val="00CF3E31"/>
    <w:rsid w:val="00CF5C2D"/>
    <w:rsid w:val="00CF6D7F"/>
    <w:rsid w:val="00CF6D8C"/>
    <w:rsid w:val="00CF6DB3"/>
    <w:rsid w:val="00CF6EB5"/>
    <w:rsid w:val="00D00352"/>
    <w:rsid w:val="00D04041"/>
    <w:rsid w:val="00D043C9"/>
    <w:rsid w:val="00D05586"/>
    <w:rsid w:val="00D05BF0"/>
    <w:rsid w:val="00D06DE2"/>
    <w:rsid w:val="00D0734A"/>
    <w:rsid w:val="00D075AF"/>
    <w:rsid w:val="00D07D9E"/>
    <w:rsid w:val="00D105B8"/>
    <w:rsid w:val="00D106E7"/>
    <w:rsid w:val="00D10FBB"/>
    <w:rsid w:val="00D119BE"/>
    <w:rsid w:val="00D12B33"/>
    <w:rsid w:val="00D1333E"/>
    <w:rsid w:val="00D139BA"/>
    <w:rsid w:val="00D14356"/>
    <w:rsid w:val="00D14FAE"/>
    <w:rsid w:val="00D16359"/>
    <w:rsid w:val="00D1692F"/>
    <w:rsid w:val="00D1707F"/>
    <w:rsid w:val="00D17446"/>
    <w:rsid w:val="00D17806"/>
    <w:rsid w:val="00D213CB"/>
    <w:rsid w:val="00D21D42"/>
    <w:rsid w:val="00D21ECD"/>
    <w:rsid w:val="00D22B77"/>
    <w:rsid w:val="00D22E7C"/>
    <w:rsid w:val="00D2347F"/>
    <w:rsid w:val="00D23B80"/>
    <w:rsid w:val="00D2443B"/>
    <w:rsid w:val="00D25F4E"/>
    <w:rsid w:val="00D26E41"/>
    <w:rsid w:val="00D26F4A"/>
    <w:rsid w:val="00D27157"/>
    <w:rsid w:val="00D27A52"/>
    <w:rsid w:val="00D27FE4"/>
    <w:rsid w:val="00D30C0C"/>
    <w:rsid w:val="00D3178C"/>
    <w:rsid w:val="00D32DF3"/>
    <w:rsid w:val="00D34020"/>
    <w:rsid w:val="00D34EDF"/>
    <w:rsid w:val="00D352FF"/>
    <w:rsid w:val="00D35D9D"/>
    <w:rsid w:val="00D36368"/>
    <w:rsid w:val="00D40998"/>
    <w:rsid w:val="00D40FDA"/>
    <w:rsid w:val="00D41CC5"/>
    <w:rsid w:val="00D42165"/>
    <w:rsid w:val="00D421EA"/>
    <w:rsid w:val="00D441F1"/>
    <w:rsid w:val="00D44E8C"/>
    <w:rsid w:val="00D46EB1"/>
    <w:rsid w:val="00D4758F"/>
    <w:rsid w:val="00D478EA"/>
    <w:rsid w:val="00D479B4"/>
    <w:rsid w:val="00D47ECF"/>
    <w:rsid w:val="00D5040D"/>
    <w:rsid w:val="00D53C99"/>
    <w:rsid w:val="00D54A76"/>
    <w:rsid w:val="00D54DEA"/>
    <w:rsid w:val="00D55510"/>
    <w:rsid w:val="00D555AC"/>
    <w:rsid w:val="00D56116"/>
    <w:rsid w:val="00D564CA"/>
    <w:rsid w:val="00D5723E"/>
    <w:rsid w:val="00D57563"/>
    <w:rsid w:val="00D57F83"/>
    <w:rsid w:val="00D62D6F"/>
    <w:rsid w:val="00D635AF"/>
    <w:rsid w:val="00D66C13"/>
    <w:rsid w:val="00D66C52"/>
    <w:rsid w:val="00D66F98"/>
    <w:rsid w:val="00D672BC"/>
    <w:rsid w:val="00D67F1C"/>
    <w:rsid w:val="00D70D15"/>
    <w:rsid w:val="00D712DC"/>
    <w:rsid w:val="00D71E7C"/>
    <w:rsid w:val="00D728CB"/>
    <w:rsid w:val="00D73854"/>
    <w:rsid w:val="00D745E8"/>
    <w:rsid w:val="00D7527D"/>
    <w:rsid w:val="00D753D0"/>
    <w:rsid w:val="00D75F4C"/>
    <w:rsid w:val="00D7657B"/>
    <w:rsid w:val="00D7664D"/>
    <w:rsid w:val="00D77900"/>
    <w:rsid w:val="00D805FA"/>
    <w:rsid w:val="00D80A94"/>
    <w:rsid w:val="00D819D0"/>
    <w:rsid w:val="00D82CED"/>
    <w:rsid w:val="00D83504"/>
    <w:rsid w:val="00D83AA2"/>
    <w:rsid w:val="00D846DD"/>
    <w:rsid w:val="00D84EF2"/>
    <w:rsid w:val="00D857BC"/>
    <w:rsid w:val="00D85D04"/>
    <w:rsid w:val="00D85F3B"/>
    <w:rsid w:val="00D86747"/>
    <w:rsid w:val="00D87233"/>
    <w:rsid w:val="00D87286"/>
    <w:rsid w:val="00D873E1"/>
    <w:rsid w:val="00D90192"/>
    <w:rsid w:val="00D907C7"/>
    <w:rsid w:val="00D91B2B"/>
    <w:rsid w:val="00D91D79"/>
    <w:rsid w:val="00D922EC"/>
    <w:rsid w:val="00D93DF9"/>
    <w:rsid w:val="00D945FB"/>
    <w:rsid w:val="00D94ACB"/>
    <w:rsid w:val="00D96568"/>
    <w:rsid w:val="00D97F23"/>
    <w:rsid w:val="00DA16C8"/>
    <w:rsid w:val="00DA198B"/>
    <w:rsid w:val="00DA291F"/>
    <w:rsid w:val="00DA2A4F"/>
    <w:rsid w:val="00DA50D4"/>
    <w:rsid w:val="00DA5D0A"/>
    <w:rsid w:val="00DA5F4F"/>
    <w:rsid w:val="00DA64F6"/>
    <w:rsid w:val="00DA7CBC"/>
    <w:rsid w:val="00DB1872"/>
    <w:rsid w:val="00DB2B67"/>
    <w:rsid w:val="00DB2E5C"/>
    <w:rsid w:val="00DB3B2D"/>
    <w:rsid w:val="00DC00EA"/>
    <w:rsid w:val="00DC0DD6"/>
    <w:rsid w:val="00DC1069"/>
    <w:rsid w:val="00DC25B1"/>
    <w:rsid w:val="00DC482E"/>
    <w:rsid w:val="00DC56E3"/>
    <w:rsid w:val="00DC7F3B"/>
    <w:rsid w:val="00DD09C4"/>
    <w:rsid w:val="00DD0D0F"/>
    <w:rsid w:val="00DD10F4"/>
    <w:rsid w:val="00DD3895"/>
    <w:rsid w:val="00DD3A76"/>
    <w:rsid w:val="00DD4FB0"/>
    <w:rsid w:val="00DD6FF4"/>
    <w:rsid w:val="00DD738E"/>
    <w:rsid w:val="00DE1DBF"/>
    <w:rsid w:val="00DE213A"/>
    <w:rsid w:val="00DE2897"/>
    <w:rsid w:val="00DE49CB"/>
    <w:rsid w:val="00DE4CF8"/>
    <w:rsid w:val="00DE608D"/>
    <w:rsid w:val="00DE78CE"/>
    <w:rsid w:val="00DF05BC"/>
    <w:rsid w:val="00DF240B"/>
    <w:rsid w:val="00DF31D3"/>
    <w:rsid w:val="00DF426E"/>
    <w:rsid w:val="00DF4464"/>
    <w:rsid w:val="00DF497F"/>
    <w:rsid w:val="00DF502F"/>
    <w:rsid w:val="00DF5278"/>
    <w:rsid w:val="00DF5698"/>
    <w:rsid w:val="00DF596E"/>
    <w:rsid w:val="00E0013C"/>
    <w:rsid w:val="00E00197"/>
    <w:rsid w:val="00E006AF"/>
    <w:rsid w:val="00E012EC"/>
    <w:rsid w:val="00E028C6"/>
    <w:rsid w:val="00E03A67"/>
    <w:rsid w:val="00E03ACB"/>
    <w:rsid w:val="00E070D9"/>
    <w:rsid w:val="00E07131"/>
    <w:rsid w:val="00E1021F"/>
    <w:rsid w:val="00E10767"/>
    <w:rsid w:val="00E1106E"/>
    <w:rsid w:val="00E11D32"/>
    <w:rsid w:val="00E12B78"/>
    <w:rsid w:val="00E15517"/>
    <w:rsid w:val="00E157E2"/>
    <w:rsid w:val="00E158CA"/>
    <w:rsid w:val="00E163A3"/>
    <w:rsid w:val="00E16E73"/>
    <w:rsid w:val="00E1701A"/>
    <w:rsid w:val="00E179DB"/>
    <w:rsid w:val="00E220FA"/>
    <w:rsid w:val="00E251A7"/>
    <w:rsid w:val="00E30EB9"/>
    <w:rsid w:val="00E33554"/>
    <w:rsid w:val="00E336BB"/>
    <w:rsid w:val="00E33757"/>
    <w:rsid w:val="00E33B82"/>
    <w:rsid w:val="00E34D29"/>
    <w:rsid w:val="00E3533C"/>
    <w:rsid w:val="00E3688C"/>
    <w:rsid w:val="00E3762A"/>
    <w:rsid w:val="00E40020"/>
    <w:rsid w:val="00E40346"/>
    <w:rsid w:val="00E43E0B"/>
    <w:rsid w:val="00E44106"/>
    <w:rsid w:val="00E44A95"/>
    <w:rsid w:val="00E45651"/>
    <w:rsid w:val="00E46C51"/>
    <w:rsid w:val="00E51E51"/>
    <w:rsid w:val="00E526CE"/>
    <w:rsid w:val="00E53419"/>
    <w:rsid w:val="00E5406B"/>
    <w:rsid w:val="00E5638F"/>
    <w:rsid w:val="00E57163"/>
    <w:rsid w:val="00E57283"/>
    <w:rsid w:val="00E579EB"/>
    <w:rsid w:val="00E57D84"/>
    <w:rsid w:val="00E57EEA"/>
    <w:rsid w:val="00E6018D"/>
    <w:rsid w:val="00E602DD"/>
    <w:rsid w:val="00E60CFD"/>
    <w:rsid w:val="00E613E9"/>
    <w:rsid w:val="00E62287"/>
    <w:rsid w:val="00E62EBD"/>
    <w:rsid w:val="00E631FF"/>
    <w:rsid w:val="00E63B3B"/>
    <w:rsid w:val="00E63BAE"/>
    <w:rsid w:val="00E65A92"/>
    <w:rsid w:val="00E6600A"/>
    <w:rsid w:val="00E67EF0"/>
    <w:rsid w:val="00E70300"/>
    <w:rsid w:val="00E70831"/>
    <w:rsid w:val="00E73C96"/>
    <w:rsid w:val="00E749D5"/>
    <w:rsid w:val="00E76372"/>
    <w:rsid w:val="00E76FC0"/>
    <w:rsid w:val="00E810DA"/>
    <w:rsid w:val="00E81827"/>
    <w:rsid w:val="00E81E2C"/>
    <w:rsid w:val="00E82519"/>
    <w:rsid w:val="00E82969"/>
    <w:rsid w:val="00E832B9"/>
    <w:rsid w:val="00E85F84"/>
    <w:rsid w:val="00E85FFB"/>
    <w:rsid w:val="00E86B1F"/>
    <w:rsid w:val="00E878BA"/>
    <w:rsid w:val="00E9058F"/>
    <w:rsid w:val="00E91572"/>
    <w:rsid w:val="00E920F7"/>
    <w:rsid w:val="00E92A57"/>
    <w:rsid w:val="00E941DE"/>
    <w:rsid w:val="00E95425"/>
    <w:rsid w:val="00E95630"/>
    <w:rsid w:val="00E96DC1"/>
    <w:rsid w:val="00E972B6"/>
    <w:rsid w:val="00EA09EC"/>
    <w:rsid w:val="00EA0F10"/>
    <w:rsid w:val="00EA2B45"/>
    <w:rsid w:val="00EA2E45"/>
    <w:rsid w:val="00EA32B8"/>
    <w:rsid w:val="00EA37E6"/>
    <w:rsid w:val="00EA3A47"/>
    <w:rsid w:val="00EA4354"/>
    <w:rsid w:val="00EA52DE"/>
    <w:rsid w:val="00EA5806"/>
    <w:rsid w:val="00EA5D65"/>
    <w:rsid w:val="00EA7447"/>
    <w:rsid w:val="00EB0145"/>
    <w:rsid w:val="00EB0424"/>
    <w:rsid w:val="00EB04D2"/>
    <w:rsid w:val="00EB2628"/>
    <w:rsid w:val="00EB2AA7"/>
    <w:rsid w:val="00EB33A4"/>
    <w:rsid w:val="00EB3722"/>
    <w:rsid w:val="00EB423F"/>
    <w:rsid w:val="00EB598F"/>
    <w:rsid w:val="00EB6011"/>
    <w:rsid w:val="00EB7D04"/>
    <w:rsid w:val="00EC06C4"/>
    <w:rsid w:val="00EC1ABA"/>
    <w:rsid w:val="00EC75B7"/>
    <w:rsid w:val="00EC7CC2"/>
    <w:rsid w:val="00EC7F1A"/>
    <w:rsid w:val="00ED0937"/>
    <w:rsid w:val="00ED1408"/>
    <w:rsid w:val="00ED1523"/>
    <w:rsid w:val="00ED172A"/>
    <w:rsid w:val="00ED17F5"/>
    <w:rsid w:val="00ED238F"/>
    <w:rsid w:val="00ED2CCE"/>
    <w:rsid w:val="00ED315E"/>
    <w:rsid w:val="00ED375F"/>
    <w:rsid w:val="00ED3AC2"/>
    <w:rsid w:val="00ED3D3B"/>
    <w:rsid w:val="00ED4153"/>
    <w:rsid w:val="00ED4BC8"/>
    <w:rsid w:val="00ED56D7"/>
    <w:rsid w:val="00ED5A3A"/>
    <w:rsid w:val="00ED682D"/>
    <w:rsid w:val="00ED79B1"/>
    <w:rsid w:val="00EE2CCC"/>
    <w:rsid w:val="00EE325F"/>
    <w:rsid w:val="00EE4492"/>
    <w:rsid w:val="00EE7F4B"/>
    <w:rsid w:val="00EF02FE"/>
    <w:rsid w:val="00EF03C6"/>
    <w:rsid w:val="00EF076E"/>
    <w:rsid w:val="00EF1796"/>
    <w:rsid w:val="00EF18F8"/>
    <w:rsid w:val="00EF1C78"/>
    <w:rsid w:val="00EF4C29"/>
    <w:rsid w:val="00EF4E2E"/>
    <w:rsid w:val="00EF5EC9"/>
    <w:rsid w:val="00EF6216"/>
    <w:rsid w:val="00F0017E"/>
    <w:rsid w:val="00F01138"/>
    <w:rsid w:val="00F01306"/>
    <w:rsid w:val="00F0160A"/>
    <w:rsid w:val="00F016CF"/>
    <w:rsid w:val="00F02E00"/>
    <w:rsid w:val="00F04645"/>
    <w:rsid w:val="00F0465E"/>
    <w:rsid w:val="00F0502F"/>
    <w:rsid w:val="00F05698"/>
    <w:rsid w:val="00F05911"/>
    <w:rsid w:val="00F069D4"/>
    <w:rsid w:val="00F06DCB"/>
    <w:rsid w:val="00F06FED"/>
    <w:rsid w:val="00F07144"/>
    <w:rsid w:val="00F07D7F"/>
    <w:rsid w:val="00F07F57"/>
    <w:rsid w:val="00F10DEB"/>
    <w:rsid w:val="00F1148F"/>
    <w:rsid w:val="00F128DF"/>
    <w:rsid w:val="00F12E07"/>
    <w:rsid w:val="00F1435F"/>
    <w:rsid w:val="00F146BD"/>
    <w:rsid w:val="00F14BF2"/>
    <w:rsid w:val="00F15EA8"/>
    <w:rsid w:val="00F17D97"/>
    <w:rsid w:val="00F20136"/>
    <w:rsid w:val="00F20459"/>
    <w:rsid w:val="00F20AB0"/>
    <w:rsid w:val="00F20B71"/>
    <w:rsid w:val="00F2148B"/>
    <w:rsid w:val="00F21949"/>
    <w:rsid w:val="00F22CC4"/>
    <w:rsid w:val="00F238BF"/>
    <w:rsid w:val="00F24AC4"/>
    <w:rsid w:val="00F26A24"/>
    <w:rsid w:val="00F27005"/>
    <w:rsid w:val="00F27C74"/>
    <w:rsid w:val="00F329C2"/>
    <w:rsid w:val="00F32F28"/>
    <w:rsid w:val="00F33518"/>
    <w:rsid w:val="00F340C5"/>
    <w:rsid w:val="00F3482B"/>
    <w:rsid w:val="00F37EC5"/>
    <w:rsid w:val="00F402F8"/>
    <w:rsid w:val="00F411ED"/>
    <w:rsid w:val="00F4223F"/>
    <w:rsid w:val="00F437D8"/>
    <w:rsid w:val="00F4384F"/>
    <w:rsid w:val="00F4438F"/>
    <w:rsid w:val="00F44C4A"/>
    <w:rsid w:val="00F44FCF"/>
    <w:rsid w:val="00F465A7"/>
    <w:rsid w:val="00F46A44"/>
    <w:rsid w:val="00F46B92"/>
    <w:rsid w:val="00F4721C"/>
    <w:rsid w:val="00F503A1"/>
    <w:rsid w:val="00F52976"/>
    <w:rsid w:val="00F545D0"/>
    <w:rsid w:val="00F550D4"/>
    <w:rsid w:val="00F55802"/>
    <w:rsid w:val="00F55DD7"/>
    <w:rsid w:val="00F57146"/>
    <w:rsid w:val="00F60C07"/>
    <w:rsid w:val="00F61196"/>
    <w:rsid w:val="00F61234"/>
    <w:rsid w:val="00F62B8A"/>
    <w:rsid w:val="00F631D7"/>
    <w:rsid w:val="00F676AF"/>
    <w:rsid w:val="00F67A8E"/>
    <w:rsid w:val="00F7071C"/>
    <w:rsid w:val="00F70DF1"/>
    <w:rsid w:val="00F71132"/>
    <w:rsid w:val="00F7243A"/>
    <w:rsid w:val="00F73282"/>
    <w:rsid w:val="00F74AC7"/>
    <w:rsid w:val="00F74C07"/>
    <w:rsid w:val="00F76055"/>
    <w:rsid w:val="00F76509"/>
    <w:rsid w:val="00F808E2"/>
    <w:rsid w:val="00F80CDE"/>
    <w:rsid w:val="00F82BB9"/>
    <w:rsid w:val="00F83232"/>
    <w:rsid w:val="00F848FC"/>
    <w:rsid w:val="00F84B6D"/>
    <w:rsid w:val="00F86668"/>
    <w:rsid w:val="00F86AD0"/>
    <w:rsid w:val="00F87353"/>
    <w:rsid w:val="00F876E5"/>
    <w:rsid w:val="00F87F25"/>
    <w:rsid w:val="00F9157A"/>
    <w:rsid w:val="00F917F3"/>
    <w:rsid w:val="00F920AD"/>
    <w:rsid w:val="00F94457"/>
    <w:rsid w:val="00F94F26"/>
    <w:rsid w:val="00F95598"/>
    <w:rsid w:val="00FA0717"/>
    <w:rsid w:val="00FA0B13"/>
    <w:rsid w:val="00FA14B5"/>
    <w:rsid w:val="00FA1B6E"/>
    <w:rsid w:val="00FA248B"/>
    <w:rsid w:val="00FA26C7"/>
    <w:rsid w:val="00FA372E"/>
    <w:rsid w:val="00FA685F"/>
    <w:rsid w:val="00FA69B1"/>
    <w:rsid w:val="00FB0F3A"/>
    <w:rsid w:val="00FB1E97"/>
    <w:rsid w:val="00FB1FB3"/>
    <w:rsid w:val="00FB2554"/>
    <w:rsid w:val="00FB256E"/>
    <w:rsid w:val="00FB3846"/>
    <w:rsid w:val="00FB3966"/>
    <w:rsid w:val="00FB3D08"/>
    <w:rsid w:val="00FB405E"/>
    <w:rsid w:val="00FB428F"/>
    <w:rsid w:val="00FB4891"/>
    <w:rsid w:val="00FB4D0E"/>
    <w:rsid w:val="00FB67BB"/>
    <w:rsid w:val="00FB6912"/>
    <w:rsid w:val="00FB77E5"/>
    <w:rsid w:val="00FB7A50"/>
    <w:rsid w:val="00FB7AFF"/>
    <w:rsid w:val="00FC09AA"/>
    <w:rsid w:val="00FC0C79"/>
    <w:rsid w:val="00FC1538"/>
    <w:rsid w:val="00FC3C88"/>
    <w:rsid w:val="00FC40CC"/>
    <w:rsid w:val="00FC6B72"/>
    <w:rsid w:val="00FC71B4"/>
    <w:rsid w:val="00FD045E"/>
    <w:rsid w:val="00FD0FD5"/>
    <w:rsid w:val="00FD16C2"/>
    <w:rsid w:val="00FD1D34"/>
    <w:rsid w:val="00FD2877"/>
    <w:rsid w:val="00FD28DD"/>
    <w:rsid w:val="00FD4F54"/>
    <w:rsid w:val="00FD4F80"/>
    <w:rsid w:val="00FD58CD"/>
    <w:rsid w:val="00FD5BBA"/>
    <w:rsid w:val="00FD669E"/>
    <w:rsid w:val="00FD7FBA"/>
    <w:rsid w:val="00FE07B3"/>
    <w:rsid w:val="00FE0C3D"/>
    <w:rsid w:val="00FE259D"/>
    <w:rsid w:val="00FE319D"/>
    <w:rsid w:val="00FE3853"/>
    <w:rsid w:val="00FE3CB6"/>
    <w:rsid w:val="00FE4DFF"/>
    <w:rsid w:val="00FE540F"/>
    <w:rsid w:val="00FE5B40"/>
    <w:rsid w:val="00FE5E92"/>
    <w:rsid w:val="00FE6303"/>
    <w:rsid w:val="00FE77E7"/>
    <w:rsid w:val="00FF1668"/>
    <w:rsid w:val="00FF21ED"/>
    <w:rsid w:val="00FF2556"/>
    <w:rsid w:val="00FF262B"/>
    <w:rsid w:val="00FF59BC"/>
    <w:rsid w:val="00FF7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13E"/>
    <w:pPr>
      <w:spacing w:after="200" w:line="276" w:lineRule="auto"/>
    </w:pPr>
    <w:rPr>
      <w:rFonts w:ascii="Calibri" w:eastAsia="Times New Roman" w:hAnsi="Calibri" w:cs="Mangal"/>
      <w:sz w:val="22"/>
    </w:rPr>
  </w:style>
  <w:style w:type="paragraph" w:styleId="Heading3">
    <w:name w:val="heading 3"/>
    <w:basedOn w:val="Normal"/>
    <w:next w:val="Normal"/>
    <w:link w:val="Heading3Char"/>
    <w:qFormat/>
    <w:rsid w:val="00FD58CD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B313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B313E"/>
    <w:pPr>
      <w:tabs>
        <w:tab w:val="center" w:pos="4320"/>
        <w:tab w:val="right" w:pos="8640"/>
      </w:tabs>
    </w:pPr>
  </w:style>
  <w:style w:type="character" w:styleId="Hyperlink">
    <w:name w:val="Hyperlink"/>
    <w:unhideWhenUsed/>
    <w:rsid w:val="001B31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1B313E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semiHidden/>
    <w:rsid w:val="001B313E"/>
    <w:rPr>
      <w:rFonts w:ascii="Tahoma" w:hAnsi="Tahoma" w:cs="Mangal"/>
      <w:sz w:val="16"/>
      <w:szCs w:val="14"/>
      <w:lang w:val="en-US" w:eastAsia="en-US" w:bidi="hi-IN"/>
    </w:rPr>
  </w:style>
  <w:style w:type="table" w:styleId="TableGrid">
    <w:name w:val="Table Grid"/>
    <w:basedOn w:val="TableNormal"/>
    <w:uiPriority w:val="59"/>
    <w:rsid w:val="00D91D79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link w:val="SubtitleChar"/>
    <w:qFormat/>
    <w:rsid w:val="00EA0F10"/>
    <w:pPr>
      <w:spacing w:after="60" w:line="240" w:lineRule="auto"/>
      <w:jc w:val="center"/>
      <w:outlineLvl w:val="1"/>
    </w:pPr>
    <w:rPr>
      <w:rFonts w:ascii="Arial" w:hAnsi="Arial" w:cs="Arial"/>
      <w:sz w:val="24"/>
      <w:szCs w:val="24"/>
      <w:lang w:bidi="ar-SA"/>
    </w:rPr>
  </w:style>
  <w:style w:type="character" w:customStyle="1" w:styleId="SubtitleChar">
    <w:name w:val="Subtitle Char"/>
    <w:link w:val="Subtitle"/>
    <w:rsid w:val="00EA0F10"/>
    <w:rPr>
      <w:rFonts w:ascii="Arial" w:eastAsia="Times New Roman" w:hAnsi="Arial" w:cs="Arial"/>
      <w:sz w:val="24"/>
      <w:szCs w:val="24"/>
      <w:lang w:bidi="ar-SA"/>
    </w:rPr>
  </w:style>
  <w:style w:type="paragraph" w:styleId="EndnoteText">
    <w:name w:val="endnote text"/>
    <w:basedOn w:val="Normal"/>
    <w:link w:val="EndnoteTextChar"/>
    <w:rsid w:val="0028582E"/>
    <w:rPr>
      <w:sz w:val="20"/>
      <w:szCs w:val="18"/>
    </w:rPr>
  </w:style>
  <w:style w:type="character" w:customStyle="1" w:styleId="EndnoteTextChar">
    <w:name w:val="Endnote Text Char"/>
    <w:link w:val="EndnoteText"/>
    <w:rsid w:val="0028582E"/>
    <w:rPr>
      <w:rFonts w:ascii="Calibri" w:eastAsia="Times New Roman" w:hAnsi="Calibri" w:cs="Mangal"/>
      <w:szCs w:val="18"/>
    </w:rPr>
  </w:style>
  <w:style w:type="character" w:styleId="EndnoteReference">
    <w:name w:val="endnote reference"/>
    <w:rsid w:val="0028582E"/>
    <w:rPr>
      <w:vertAlign w:val="superscript"/>
    </w:rPr>
  </w:style>
  <w:style w:type="character" w:customStyle="1" w:styleId="CharChar1">
    <w:name w:val="Char Char1"/>
    <w:locked/>
    <w:rsid w:val="00D71E7C"/>
    <w:rPr>
      <w:rFonts w:ascii="Arial" w:hAnsi="Arial" w:cs="Arial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CF6DB3"/>
  </w:style>
  <w:style w:type="character" w:customStyle="1" w:styleId="apple-converted-space">
    <w:name w:val="apple-converted-space"/>
    <w:basedOn w:val="DefaultParagraphFont"/>
    <w:rsid w:val="00367707"/>
  </w:style>
  <w:style w:type="paragraph" w:styleId="NoSpacing">
    <w:name w:val="No Spacing"/>
    <w:link w:val="NoSpacingChar"/>
    <w:uiPriority w:val="1"/>
    <w:qFormat/>
    <w:rsid w:val="00317435"/>
    <w:rPr>
      <w:rFonts w:eastAsia="Times New Roman"/>
      <w:lang w:bidi="ar-SA"/>
    </w:rPr>
  </w:style>
  <w:style w:type="character" w:customStyle="1" w:styleId="NoSpacingChar">
    <w:name w:val="No Spacing Char"/>
    <w:link w:val="NoSpacing"/>
    <w:uiPriority w:val="1"/>
    <w:locked/>
    <w:rsid w:val="00CC45E4"/>
    <w:rPr>
      <w:rFonts w:eastAsia="Times New Roman"/>
      <w:lang w:bidi="ar-SA"/>
    </w:rPr>
  </w:style>
  <w:style w:type="paragraph" w:styleId="ListParagraph">
    <w:name w:val="List Paragraph"/>
    <w:basedOn w:val="Normal"/>
    <w:uiPriority w:val="34"/>
    <w:qFormat/>
    <w:rsid w:val="00FA0B13"/>
    <w:pPr>
      <w:ind w:left="720"/>
    </w:pPr>
  </w:style>
  <w:style w:type="character" w:styleId="Emphasis">
    <w:name w:val="Emphasis"/>
    <w:qFormat/>
    <w:rsid w:val="00A30BDC"/>
    <w:rPr>
      <w:rFonts w:cs="Times New Roman"/>
      <w:i/>
      <w:iCs/>
    </w:rPr>
  </w:style>
  <w:style w:type="paragraph" w:customStyle="1" w:styleId="Default">
    <w:name w:val="Default"/>
    <w:rsid w:val="00697C6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IN" w:eastAsia="en-IN" w:bidi="ar-SA"/>
    </w:rPr>
  </w:style>
  <w:style w:type="paragraph" w:customStyle="1" w:styleId="nospacing0">
    <w:name w:val="nospacing"/>
    <w:basedOn w:val="Normal"/>
    <w:rsid w:val="008C05E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DF05BC"/>
    <w:pPr>
      <w:spacing w:after="0" w:line="240" w:lineRule="auto"/>
      <w:jc w:val="both"/>
    </w:pPr>
    <w:rPr>
      <w:rFonts w:ascii="Bookman Old Style" w:hAnsi="Bookman Old Style" w:cs="Times New Roman"/>
      <w:sz w:val="24"/>
      <w:lang w:bidi="ar-SA"/>
    </w:rPr>
  </w:style>
  <w:style w:type="character" w:customStyle="1" w:styleId="BodyTextChar">
    <w:name w:val="Body Text Char"/>
    <w:link w:val="BodyText"/>
    <w:rsid w:val="00DF05BC"/>
    <w:rPr>
      <w:rFonts w:ascii="Bookman Old Style" w:eastAsia="Times New Roman" w:hAnsi="Bookman Old Style"/>
      <w:sz w:val="24"/>
      <w:lang w:bidi="ar-SA"/>
    </w:rPr>
  </w:style>
  <w:style w:type="character" w:customStyle="1" w:styleId="Heading3Char">
    <w:name w:val="Heading 3 Char"/>
    <w:link w:val="Heading3"/>
    <w:rsid w:val="00FD58CD"/>
    <w:rPr>
      <w:rFonts w:ascii="Arial" w:eastAsia="Times New Roman" w:hAnsi="Arial" w:cs="Arial"/>
      <w:b/>
      <w:bCs/>
      <w:sz w:val="26"/>
      <w:szCs w:val="26"/>
      <w:lang w:bidi="ar-SA"/>
    </w:rPr>
  </w:style>
  <w:style w:type="paragraph" w:styleId="BodyTextIndent">
    <w:name w:val="Body Text Indent"/>
    <w:basedOn w:val="Normal"/>
    <w:link w:val="BodyTextIndentChar"/>
    <w:rsid w:val="00FD58CD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FD58CD"/>
    <w:rPr>
      <w:rFonts w:ascii="Calibri" w:eastAsia="Times New Roman" w:hAnsi="Calibri" w:cs="Mangal"/>
      <w:sz w:val="22"/>
    </w:rPr>
  </w:style>
  <w:style w:type="paragraph" w:styleId="BodyText3">
    <w:name w:val="Body Text 3"/>
    <w:basedOn w:val="Normal"/>
    <w:link w:val="BodyText3Char"/>
    <w:rsid w:val="00FD58CD"/>
    <w:pPr>
      <w:spacing w:after="120"/>
    </w:pPr>
    <w:rPr>
      <w:sz w:val="16"/>
      <w:szCs w:val="14"/>
    </w:rPr>
  </w:style>
  <w:style w:type="character" w:customStyle="1" w:styleId="BodyText3Char">
    <w:name w:val="Body Text 3 Char"/>
    <w:link w:val="BodyText3"/>
    <w:rsid w:val="00FD58CD"/>
    <w:rPr>
      <w:rFonts w:ascii="Calibri" w:eastAsia="Times New Roman" w:hAnsi="Calibri" w:cs="Mangal"/>
      <w:sz w:val="16"/>
      <w:szCs w:val="14"/>
    </w:rPr>
  </w:style>
  <w:style w:type="paragraph" w:styleId="NormalWeb">
    <w:name w:val="Normal (Web)"/>
    <w:basedOn w:val="Normal"/>
    <w:uiPriority w:val="99"/>
    <w:rsid w:val="00FD58C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4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21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2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9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zobbsr.sec@ucobank.co.in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023usr022\Desktop\Letter%20Hea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951FE-8D91-4B58-94D6-C93F92D82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Head1</Template>
  <TotalTime>12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CHO/PMG/2010-11/                                                                                           CRN</vt:lpstr>
    </vt:vector>
  </TitlesOfParts>
  <Company/>
  <LinksUpToDate>false</LinksUpToDate>
  <CharactersWithSpaces>1533</CharactersWithSpaces>
  <SharedDoc>false</SharedDoc>
  <HLinks>
    <vt:vector size="6" baseType="variant">
      <vt:variant>
        <vt:i4>1376307</vt:i4>
      </vt:variant>
      <vt:variant>
        <vt:i4>2</vt:i4>
      </vt:variant>
      <vt:variant>
        <vt:i4>0</vt:i4>
      </vt:variant>
      <vt:variant>
        <vt:i4>5</vt:i4>
      </vt:variant>
      <vt:variant>
        <vt:lpwstr>mailto:zo.bbsr@ucobank.co.in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CHO/PMG/2010-11/                                                                                           CRN</dc:title>
  <dc:creator>7023USR022</dc:creator>
  <cp:lastModifiedBy>Administrator</cp:lastModifiedBy>
  <cp:revision>3</cp:revision>
  <cp:lastPrinted>2022-06-04T09:04:00Z</cp:lastPrinted>
  <dcterms:created xsi:type="dcterms:W3CDTF">2022-12-27T08:09:00Z</dcterms:created>
  <dcterms:modified xsi:type="dcterms:W3CDTF">2022-12-27T08:19:00Z</dcterms:modified>
</cp:coreProperties>
</file>